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7C499DB2" w:rsidR="00043621" w:rsidRPr="002F5B3E" w:rsidRDefault="009F11F3" w:rsidP="00C126A0">
      <w:pPr>
        <w:spacing w:line="276" w:lineRule="auto"/>
        <w:jc w:val="center"/>
        <w:rPr>
          <w:rFonts w:ascii="Arial" w:hAnsi="Arial" w:cs="Arial"/>
          <w:b/>
          <w:bCs/>
        </w:rPr>
      </w:pPr>
      <w:r w:rsidRPr="002F5B3E">
        <w:rPr>
          <w:rFonts w:ascii="Arial" w:hAnsi="Arial" w:cs="Arial"/>
          <w:b/>
          <w:bCs/>
        </w:rPr>
        <w:t>EDITAL DE PREGÃO ELETRÔNICO</w:t>
      </w:r>
      <w:r w:rsidR="00E4767C" w:rsidRPr="002F5B3E">
        <w:rPr>
          <w:rFonts w:ascii="Arial" w:hAnsi="Arial" w:cs="Arial"/>
          <w:b/>
          <w:bCs/>
        </w:rPr>
        <w:t xml:space="preserve"> SRP</w:t>
      </w:r>
      <w:r w:rsidRPr="002F5B3E">
        <w:rPr>
          <w:rFonts w:ascii="Arial" w:hAnsi="Arial" w:cs="Arial"/>
          <w:b/>
          <w:bCs/>
        </w:rPr>
        <w:t xml:space="preserve"> Nº </w:t>
      </w:r>
      <w:r w:rsidR="003C435E" w:rsidRPr="002F5B3E">
        <w:rPr>
          <w:rFonts w:ascii="Arial" w:hAnsi="Arial" w:cs="Arial"/>
          <w:b/>
          <w:bCs/>
        </w:rPr>
        <w:t>900</w:t>
      </w:r>
      <w:r w:rsidR="00591A4D">
        <w:rPr>
          <w:rFonts w:ascii="Arial" w:hAnsi="Arial" w:cs="Arial"/>
          <w:b/>
          <w:bCs/>
        </w:rPr>
        <w:t>23</w:t>
      </w:r>
      <w:r w:rsidRPr="002F5B3E">
        <w:rPr>
          <w:rFonts w:ascii="Arial" w:hAnsi="Arial" w:cs="Arial"/>
          <w:b/>
          <w:bCs/>
        </w:rPr>
        <w:t>/202</w:t>
      </w:r>
      <w:r w:rsidR="00B43408" w:rsidRPr="002F5B3E">
        <w:rPr>
          <w:rFonts w:ascii="Arial" w:hAnsi="Arial" w:cs="Arial"/>
          <w:b/>
          <w:bCs/>
        </w:rPr>
        <w:t>6</w:t>
      </w:r>
    </w:p>
    <w:p w14:paraId="6525CCC7" w14:textId="77777777" w:rsidR="00AE0C3E" w:rsidRPr="002F5B3E" w:rsidRDefault="00AE0C3E" w:rsidP="00C126A0">
      <w:pPr>
        <w:spacing w:line="276" w:lineRule="auto"/>
        <w:jc w:val="both"/>
        <w:rPr>
          <w:rFonts w:ascii="Arial" w:hAnsi="Arial" w:cs="Arial"/>
        </w:rPr>
      </w:pPr>
    </w:p>
    <w:p w14:paraId="2F8F16FB" w14:textId="1B0C3D20" w:rsidR="00043621" w:rsidRPr="002F5B3E" w:rsidRDefault="00761A85" w:rsidP="00C126A0">
      <w:pPr>
        <w:spacing w:line="276" w:lineRule="auto"/>
        <w:jc w:val="both"/>
        <w:rPr>
          <w:rFonts w:ascii="Arial" w:hAnsi="Arial" w:cs="Arial"/>
        </w:rPr>
      </w:pPr>
      <w:r w:rsidRPr="002F5B3E">
        <w:rPr>
          <w:rFonts w:ascii="Arial" w:hAnsi="Arial" w:cs="Arial"/>
        </w:rPr>
        <w:t xml:space="preserve">O </w:t>
      </w:r>
      <w:r w:rsidRPr="002F5B3E">
        <w:rPr>
          <w:rFonts w:ascii="Arial" w:hAnsi="Arial" w:cs="Arial"/>
          <w:b/>
          <w:bCs/>
        </w:rPr>
        <w:t>MUNICÍPIO DE VERA CRUZ DO OESTE</w:t>
      </w:r>
      <w:r w:rsidRPr="002F5B3E">
        <w:rPr>
          <w:rFonts w:ascii="Arial" w:hAnsi="Arial" w:cs="Arial"/>
        </w:rPr>
        <w:t xml:space="preserve">, Estado do Paraná, inscrito no CNPJ/MF sob o n° 78.101.821/0001-01, torna público para conhecimento, dos interessados, que realizará licitação na modalidade </w:t>
      </w:r>
      <w:r w:rsidRPr="002F5B3E">
        <w:rPr>
          <w:rFonts w:ascii="Arial" w:hAnsi="Arial" w:cs="Arial"/>
          <w:b/>
          <w:bCs/>
        </w:rPr>
        <w:t>Pregão Eletrônico</w:t>
      </w:r>
      <w:r w:rsidRPr="002F5B3E">
        <w:rPr>
          <w:rFonts w:ascii="Arial" w:hAnsi="Arial" w:cs="Arial"/>
        </w:rPr>
        <w:t xml:space="preserve">, do tipo </w:t>
      </w:r>
      <w:r w:rsidRPr="002F5B3E">
        <w:rPr>
          <w:rFonts w:ascii="Arial" w:hAnsi="Arial" w:cs="Arial"/>
          <w:b/>
          <w:bCs/>
        </w:rPr>
        <w:t>“</w:t>
      </w:r>
      <w:r w:rsidR="009C4E1C" w:rsidRPr="002F5B3E">
        <w:rPr>
          <w:rFonts w:ascii="Arial" w:hAnsi="Arial" w:cs="Arial"/>
          <w:b/>
          <w:bCs/>
        </w:rPr>
        <w:t>menor preço</w:t>
      </w:r>
      <w:r w:rsidR="00B626D4" w:rsidRPr="002F5B3E">
        <w:rPr>
          <w:rFonts w:ascii="Arial" w:hAnsi="Arial" w:cs="Arial"/>
          <w:b/>
          <w:bCs/>
        </w:rPr>
        <w:t xml:space="preserve"> por </w:t>
      </w:r>
      <w:r w:rsidR="00A46ADC" w:rsidRPr="002F5B3E">
        <w:rPr>
          <w:rFonts w:ascii="Arial" w:hAnsi="Arial" w:cs="Arial"/>
          <w:b/>
          <w:bCs/>
        </w:rPr>
        <w:t>item</w:t>
      </w:r>
      <w:r w:rsidR="00B43408" w:rsidRPr="002F5B3E">
        <w:rPr>
          <w:rFonts w:ascii="Arial" w:hAnsi="Arial" w:cs="Arial"/>
          <w:b/>
          <w:bCs/>
        </w:rPr>
        <w:t>”</w:t>
      </w:r>
      <w:r w:rsidRPr="002F5B3E">
        <w:rPr>
          <w:rFonts w:ascii="Arial" w:hAnsi="Arial" w:cs="Arial"/>
          <w:b/>
          <w:bCs/>
        </w:rPr>
        <w:t>,</w:t>
      </w:r>
      <w:r w:rsidRPr="002F5B3E">
        <w:rPr>
          <w:rFonts w:ascii="Arial" w:hAnsi="Arial" w:cs="Arial"/>
        </w:rPr>
        <w:t xml:space="preserve"> pelo modo de Disputa </w:t>
      </w:r>
      <w:r w:rsidRPr="002F5B3E">
        <w:rPr>
          <w:rFonts w:ascii="Arial" w:hAnsi="Arial" w:cs="Arial"/>
          <w:b/>
          <w:bCs/>
        </w:rPr>
        <w:t>“Aberto</w:t>
      </w:r>
      <w:r w:rsidR="00611BC8" w:rsidRPr="002F5B3E">
        <w:rPr>
          <w:rFonts w:ascii="Arial" w:hAnsi="Arial" w:cs="Arial"/>
          <w:b/>
          <w:bCs/>
        </w:rPr>
        <w:t xml:space="preserve"> e fechado</w:t>
      </w:r>
      <w:r w:rsidRPr="002F5B3E">
        <w:rPr>
          <w:rFonts w:ascii="Arial" w:hAnsi="Arial" w:cs="Arial"/>
          <w:b/>
          <w:bCs/>
        </w:rPr>
        <w:t>”</w:t>
      </w:r>
      <w:r w:rsidRPr="002F5B3E">
        <w:rPr>
          <w:rFonts w:ascii="Arial" w:hAnsi="Arial" w:cs="Arial"/>
        </w:rPr>
        <w:t xml:space="preserve"> mediante as condições estabelecidas neste Edital e em seus Anexos.</w:t>
      </w:r>
    </w:p>
    <w:p w14:paraId="1F715A33" w14:textId="77777777" w:rsidR="00043621" w:rsidRPr="002F5B3E" w:rsidRDefault="00761A85" w:rsidP="00C126A0">
      <w:pPr>
        <w:spacing w:line="276" w:lineRule="auto"/>
        <w:jc w:val="both"/>
        <w:rPr>
          <w:rFonts w:ascii="Arial" w:hAnsi="Arial" w:cs="Arial"/>
        </w:rPr>
      </w:pPr>
      <w:r w:rsidRPr="002F5B3E">
        <w:rPr>
          <w:rFonts w:ascii="Arial" w:hAnsi="Arial" w:cs="Arial"/>
        </w:rPr>
        <w:t> </w:t>
      </w:r>
    </w:p>
    <w:p w14:paraId="5A9E2726" w14:textId="6625B31F" w:rsidR="00043621" w:rsidRPr="002F5B3E" w:rsidRDefault="00761A85" w:rsidP="00C126A0">
      <w:pPr>
        <w:pStyle w:val="PargrafodaLista"/>
        <w:numPr>
          <w:ilvl w:val="0"/>
          <w:numId w:val="1"/>
        </w:numPr>
        <w:tabs>
          <w:tab w:val="left" w:pos="426"/>
        </w:tabs>
        <w:spacing w:line="276" w:lineRule="auto"/>
        <w:ind w:left="0" w:firstLine="0"/>
        <w:rPr>
          <w:rFonts w:ascii="Arial" w:hAnsi="Arial" w:cs="Arial"/>
          <w:b/>
          <w:bCs/>
        </w:rPr>
      </w:pPr>
      <w:r w:rsidRPr="002F5B3E">
        <w:rPr>
          <w:rFonts w:ascii="Arial" w:hAnsi="Arial" w:cs="Arial"/>
          <w:b/>
          <w:bCs/>
        </w:rPr>
        <w:t>- DATA DE JULGAMENTO E CONSIDERAÇÕES INICIAIS</w:t>
      </w:r>
    </w:p>
    <w:p w14:paraId="4A897998" w14:textId="0D2599FF" w:rsidR="000473BC" w:rsidRPr="002F5B3E" w:rsidRDefault="000473BC" w:rsidP="00C126A0">
      <w:pPr>
        <w:pStyle w:val="PargrafodaLista"/>
        <w:numPr>
          <w:ilvl w:val="1"/>
          <w:numId w:val="1"/>
        </w:numPr>
        <w:tabs>
          <w:tab w:val="left" w:pos="426"/>
        </w:tabs>
        <w:spacing w:line="276" w:lineRule="auto"/>
        <w:ind w:left="0" w:firstLine="0"/>
        <w:rPr>
          <w:rFonts w:ascii="Arial" w:hAnsi="Arial" w:cs="Arial"/>
        </w:rPr>
      </w:pPr>
      <w:r w:rsidRPr="002F5B3E">
        <w:rPr>
          <w:rFonts w:ascii="Arial" w:hAnsi="Arial" w:cs="Arial"/>
        </w:rPr>
        <w:t xml:space="preserve"> </w:t>
      </w:r>
      <w:r w:rsidRPr="002F5B3E">
        <w:rPr>
          <w:rFonts w:ascii="Arial" w:hAnsi="Arial" w:cs="Arial"/>
          <w:b/>
        </w:rPr>
        <w:t xml:space="preserve">UASG: </w:t>
      </w:r>
      <w:r w:rsidRPr="002F5B3E">
        <w:rPr>
          <w:rFonts w:ascii="Arial" w:hAnsi="Arial" w:cs="Arial"/>
          <w:b/>
          <w:shd w:val="clear" w:color="auto" w:fill="FFFFFF"/>
        </w:rPr>
        <w:t>987989</w:t>
      </w:r>
      <w:r w:rsidRPr="002F5B3E">
        <w:rPr>
          <w:rFonts w:ascii="Arial" w:hAnsi="Arial" w:cs="Arial"/>
          <w:b/>
        </w:rPr>
        <w:t xml:space="preserve"> – PREFEITURA MUNICIPAL DE VERA CRUZ DO OESTE PARANÁ</w:t>
      </w:r>
    </w:p>
    <w:p w14:paraId="2AA45F56" w14:textId="6C9E7359" w:rsidR="00DD0AEE" w:rsidRPr="002F5B3E" w:rsidRDefault="00761A85" w:rsidP="00C126A0">
      <w:pPr>
        <w:pStyle w:val="PargrafodaLista"/>
        <w:numPr>
          <w:ilvl w:val="1"/>
          <w:numId w:val="1"/>
        </w:numPr>
        <w:tabs>
          <w:tab w:val="left" w:pos="426"/>
        </w:tabs>
        <w:spacing w:line="276" w:lineRule="auto"/>
        <w:ind w:left="0" w:firstLine="0"/>
        <w:rPr>
          <w:rFonts w:ascii="Arial" w:hAnsi="Arial" w:cs="Arial"/>
        </w:rPr>
      </w:pPr>
      <w:r w:rsidRPr="002F5B3E">
        <w:rPr>
          <w:rFonts w:ascii="Arial" w:hAnsi="Arial" w:cs="Arial"/>
        </w:rPr>
        <w:t>A sessão de processamento do Pregão será realizada no ambiente virtual do</w:t>
      </w:r>
      <w:r w:rsidR="00E63314" w:rsidRPr="002F5B3E">
        <w:rPr>
          <w:rFonts w:ascii="Arial" w:hAnsi="Arial" w:cs="Arial"/>
        </w:rPr>
        <w:t xml:space="preserve"> </w:t>
      </w:r>
      <w:r w:rsidRPr="002F5B3E">
        <w:rPr>
          <w:rFonts w:ascii="Arial" w:hAnsi="Arial" w:cs="Arial"/>
        </w:rPr>
        <w:t xml:space="preserve">Compras.Gov.Br “Acesso Identificado”, no dia </w:t>
      </w:r>
      <w:r w:rsidR="00591A4D">
        <w:rPr>
          <w:rFonts w:ascii="Arial" w:hAnsi="Arial" w:cs="Arial"/>
          <w:b/>
          <w:bCs/>
        </w:rPr>
        <w:t>21</w:t>
      </w:r>
      <w:r w:rsidRPr="002F5B3E">
        <w:rPr>
          <w:rFonts w:ascii="Arial" w:hAnsi="Arial" w:cs="Arial"/>
          <w:b/>
          <w:bCs/>
        </w:rPr>
        <w:t>/</w:t>
      </w:r>
      <w:r w:rsidR="00591A4D">
        <w:rPr>
          <w:rFonts w:ascii="Arial" w:hAnsi="Arial" w:cs="Arial"/>
          <w:b/>
          <w:bCs/>
        </w:rPr>
        <w:t>05</w:t>
      </w:r>
      <w:r w:rsidRPr="002F5B3E">
        <w:rPr>
          <w:rFonts w:ascii="Arial" w:hAnsi="Arial" w:cs="Arial"/>
          <w:b/>
          <w:bCs/>
        </w:rPr>
        <w:t>/202</w:t>
      </w:r>
      <w:r w:rsidR="002845FB" w:rsidRPr="002F5B3E">
        <w:rPr>
          <w:rFonts w:ascii="Arial" w:hAnsi="Arial" w:cs="Arial"/>
          <w:b/>
          <w:bCs/>
        </w:rPr>
        <w:t>6</w:t>
      </w:r>
      <w:r w:rsidRPr="002F5B3E">
        <w:rPr>
          <w:rFonts w:ascii="Arial" w:hAnsi="Arial" w:cs="Arial"/>
          <w:b/>
          <w:bCs/>
        </w:rPr>
        <w:t xml:space="preserve"> </w:t>
      </w:r>
      <w:r w:rsidRPr="002F5B3E">
        <w:rPr>
          <w:rFonts w:ascii="Arial" w:hAnsi="Arial" w:cs="Arial"/>
        </w:rPr>
        <w:t xml:space="preserve">às </w:t>
      </w:r>
      <w:r w:rsidR="00281F4C" w:rsidRPr="002F5B3E">
        <w:rPr>
          <w:rFonts w:ascii="Arial" w:hAnsi="Arial" w:cs="Arial"/>
          <w:b/>
          <w:bCs/>
        </w:rPr>
        <w:t>0</w:t>
      </w:r>
      <w:r w:rsidR="00591A4D">
        <w:rPr>
          <w:rFonts w:ascii="Arial" w:hAnsi="Arial" w:cs="Arial"/>
          <w:b/>
          <w:bCs/>
        </w:rPr>
        <w:t>9</w:t>
      </w:r>
      <w:r w:rsidRPr="002F5B3E">
        <w:rPr>
          <w:rFonts w:ascii="Arial" w:hAnsi="Arial" w:cs="Arial"/>
          <w:b/>
          <w:bCs/>
        </w:rPr>
        <w:t>h00min</w:t>
      </w:r>
      <w:r w:rsidRPr="002F5B3E">
        <w:rPr>
          <w:rFonts w:ascii="Arial" w:hAnsi="Arial" w:cs="Arial"/>
        </w:rPr>
        <w:t>.</w:t>
      </w:r>
    </w:p>
    <w:p w14:paraId="06B44E4E" w14:textId="53E07469" w:rsidR="00DD0AEE" w:rsidRPr="002F5B3E" w:rsidRDefault="00761A85" w:rsidP="00C126A0">
      <w:pPr>
        <w:pStyle w:val="PargrafodaLista"/>
        <w:numPr>
          <w:ilvl w:val="1"/>
          <w:numId w:val="1"/>
        </w:numPr>
        <w:tabs>
          <w:tab w:val="left" w:pos="426"/>
        </w:tabs>
        <w:spacing w:line="276" w:lineRule="auto"/>
        <w:ind w:left="0" w:firstLine="0"/>
        <w:rPr>
          <w:rFonts w:ascii="Arial" w:hAnsi="Arial" w:cs="Arial"/>
        </w:rPr>
      </w:pPr>
      <w:r w:rsidRPr="002F5B3E">
        <w:rPr>
          <w:rFonts w:ascii="Arial" w:hAnsi="Arial" w:cs="Arial"/>
        </w:rPr>
        <w:t xml:space="preserve">- Não será admitida a entrega de propostas APÓS as </w:t>
      </w:r>
      <w:r w:rsidR="00591A4D">
        <w:rPr>
          <w:rFonts w:ascii="Arial" w:hAnsi="Arial" w:cs="Arial"/>
          <w:b/>
          <w:bCs/>
        </w:rPr>
        <w:t>08</w:t>
      </w:r>
      <w:r w:rsidRPr="002F5B3E">
        <w:rPr>
          <w:rFonts w:ascii="Arial" w:hAnsi="Arial" w:cs="Arial"/>
          <w:b/>
          <w:bCs/>
        </w:rPr>
        <w:t>h</w:t>
      </w:r>
      <w:r w:rsidR="00591A4D">
        <w:rPr>
          <w:rFonts w:ascii="Arial" w:hAnsi="Arial" w:cs="Arial"/>
          <w:b/>
          <w:bCs/>
        </w:rPr>
        <w:t>59</w:t>
      </w:r>
      <w:r w:rsidRPr="002F5B3E">
        <w:rPr>
          <w:rFonts w:ascii="Arial" w:hAnsi="Arial" w:cs="Arial"/>
          <w:b/>
          <w:bCs/>
        </w:rPr>
        <w:t>min</w:t>
      </w:r>
      <w:r w:rsidRPr="002F5B3E">
        <w:rPr>
          <w:rFonts w:ascii="Arial" w:hAnsi="Arial" w:cs="Arial"/>
        </w:rPr>
        <w:t xml:space="preserve"> do dia </w:t>
      </w:r>
      <w:r w:rsidR="00591A4D">
        <w:rPr>
          <w:rFonts w:ascii="Arial" w:hAnsi="Arial" w:cs="Arial"/>
          <w:b/>
          <w:bCs/>
        </w:rPr>
        <w:t>21</w:t>
      </w:r>
      <w:r w:rsidRPr="002F5B3E">
        <w:rPr>
          <w:rFonts w:ascii="Arial" w:hAnsi="Arial" w:cs="Arial"/>
          <w:b/>
          <w:bCs/>
        </w:rPr>
        <w:t>/</w:t>
      </w:r>
      <w:r w:rsidR="00591A4D">
        <w:rPr>
          <w:rFonts w:ascii="Arial" w:hAnsi="Arial" w:cs="Arial"/>
          <w:b/>
          <w:bCs/>
        </w:rPr>
        <w:t>05</w:t>
      </w:r>
      <w:r w:rsidRPr="002F5B3E">
        <w:rPr>
          <w:rFonts w:ascii="Arial" w:hAnsi="Arial" w:cs="Arial"/>
          <w:b/>
          <w:bCs/>
        </w:rPr>
        <w:t>/202</w:t>
      </w:r>
      <w:r w:rsidR="002845FB" w:rsidRPr="002F5B3E">
        <w:rPr>
          <w:rFonts w:ascii="Arial" w:hAnsi="Arial" w:cs="Arial"/>
          <w:b/>
          <w:bCs/>
        </w:rPr>
        <w:t>6</w:t>
      </w:r>
      <w:r w:rsidRPr="002F5B3E">
        <w:rPr>
          <w:rFonts w:ascii="Arial" w:hAnsi="Arial" w:cs="Arial"/>
        </w:rPr>
        <w:t>.</w:t>
      </w:r>
    </w:p>
    <w:p w14:paraId="30DE1D4F" w14:textId="77777777" w:rsidR="00DD0AEE" w:rsidRPr="002F5B3E" w:rsidRDefault="00761A85" w:rsidP="00C126A0">
      <w:pPr>
        <w:pStyle w:val="PargrafodaLista"/>
        <w:numPr>
          <w:ilvl w:val="1"/>
          <w:numId w:val="1"/>
        </w:numPr>
        <w:tabs>
          <w:tab w:val="left" w:pos="426"/>
        </w:tabs>
        <w:spacing w:line="276" w:lineRule="auto"/>
        <w:ind w:left="0" w:firstLine="0"/>
        <w:rPr>
          <w:rFonts w:ascii="Arial" w:hAnsi="Arial" w:cs="Arial"/>
        </w:rPr>
      </w:pPr>
      <w:r w:rsidRPr="002F5B3E">
        <w:rPr>
          <w:rFonts w:ascii="Arial" w:hAnsi="Arial" w:cs="Arial"/>
        </w:rPr>
        <w:t>- As propostas deverão obedecer às especificações deste instrumento convocatório e anexo</w:t>
      </w:r>
      <w:r w:rsidR="00146DEB" w:rsidRPr="002F5B3E">
        <w:rPr>
          <w:rFonts w:ascii="Arial" w:hAnsi="Arial" w:cs="Arial"/>
        </w:rPr>
        <w:t>s</w:t>
      </w:r>
      <w:r w:rsidRPr="002F5B3E">
        <w:rPr>
          <w:rFonts w:ascii="Arial" w:hAnsi="Arial" w:cs="Arial"/>
        </w:rPr>
        <w:t>, que dele fazem parte integrante.</w:t>
      </w:r>
    </w:p>
    <w:p w14:paraId="7182D48F" w14:textId="77777777" w:rsidR="00DD0AEE" w:rsidRPr="002F5B3E" w:rsidRDefault="00761A85" w:rsidP="00C126A0">
      <w:pPr>
        <w:pStyle w:val="PargrafodaLista"/>
        <w:numPr>
          <w:ilvl w:val="1"/>
          <w:numId w:val="1"/>
        </w:numPr>
        <w:tabs>
          <w:tab w:val="left" w:pos="426"/>
        </w:tabs>
        <w:spacing w:line="276" w:lineRule="auto"/>
        <w:ind w:left="0" w:firstLine="0"/>
        <w:rPr>
          <w:rFonts w:ascii="Arial" w:hAnsi="Arial" w:cs="Arial"/>
        </w:rPr>
      </w:pPr>
      <w:r w:rsidRPr="002F5B3E">
        <w:rPr>
          <w:rFonts w:ascii="Arial" w:hAnsi="Arial" w:cs="Arial"/>
        </w:rPr>
        <w:t>- O Pregão, na forma Eletrônica será realizado em sessão pública, por meio da INTERNET, mediante condições de segurança - criptografia e autenticação - em todas as suas fases.</w:t>
      </w:r>
    </w:p>
    <w:p w14:paraId="6D0CABA9" w14:textId="77777777" w:rsidR="00DD0AEE" w:rsidRPr="002F5B3E" w:rsidRDefault="00761A85" w:rsidP="00C126A0">
      <w:pPr>
        <w:pStyle w:val="PargrafodaLista"/>
        <w:numPr>
          <w:ilvl w:val="1"/>
          <w:numId w:val="1"/>
        </w:numPr>
        <w:tabs>
          <w:tab w:val="left" w:pos="426"/>
        </w:tabs>
        <w:spacing w:line="276" w:lineRule="auto"/>
        <w:ind w:left="0" w:firstLine="0"/>
        <w:rPr>
          <w:rFonts w:ascii="Arial" w:hAnsi="Arial" w:cs="Arial"/>
        </w:rPr>
      </w:pPr>
      <w:r w:rsidRPr="002F5B3E">
        <w:rPr>
          <w:rFonts w:ascii="Arial" w:hAnsi="Arial" w:cs="Arial"/>
        </w:rPr>
        <w:t>- Com a apresentação da proposta de preços a empresa assume automaticamente o cumprimento de todas as condições estabelecidas n</w:t>
      </w:r>
      <w:r w:rsidR="00630750" w:rsidRPr="002F5B3E">
        <w:rPr>
          <w:rFonts w:ascii="Arial" w:hAnsi="Arial" w:cs="Arial"/>
        </w:rPr>
        <w:t>este</w:t>
      </w:r>
      <w:r w:rsidRPr="002F5B3E">
        <w:rPr>
          <w:rFonts w:ascii="Arial" w:hAnsi="Arial" w:cs="Arial"/>
        </w:rPr>
        <w:t xml:space="preserve"> Edital e seus anexos, inclusive ter conhecimento das especificações técnicas dos </w:t>
      </w:r>
      <w:r w:rsidR="00630750" w:rsidRPr="002F5B3E">
        <w:rPr>
          <w:rFonts w:ascii="Arial" w:hAnsi="Arial" w:cs="Arial"/>
        </w:rPr>
        <w:t>itens</w:t>
      </w:r>
      <w:r w:rsidRPr="002F5B3E">
        <w:rPr>
          <w:rFonts w:ascii="Arial" w:hAnsi="Arial" w:cs="Arial"/>
        </w:rPr>
        <w:t xml:space="preserve"> objeto desta licitação.</w:t>
      </w:r>
    </w:p>
    <w:p w14:paraId="74ED98D0" w14:textId="08E366DC" w:rsidR="00F85363" w:rsidRPr="002F5B3E" w:rsidRDefault="00761A85" w:rsidP="00C126A0">
      <w:pPr>
        <w:pStyle w:val="PargrafodaLista"/>
        <w:numPr>
          <w:ilvl w:val="1"/>
          <w:numId w:val="1"/>
        </w:numPr>
        <w:tabs>
          <w:tab w:val="left" w:pos="426"/>
        </w:tabs>
        <w:spacing w:line="276" w:lineRule="auto"/>
        <w:ind w:left="0" w:firstLine="0"/>
        <w:rPr>
          <w:rFonts w:ascii="Arial" w:hAnsi="Arial" w:cs="Arial"/>
        </w:rPr>
      </w:pPr>
      <w:r w:rsidRPr="002F5B3E">
        <w:rPr>
          <w:rFonts w:ascii="Arial" w:hAnsi="Arial" w:cs="Arial"/>
        </w:rPr>
        <w:t xml:space="preserve">– </w:t>
      </w:r>
      <w:r w:rsidR="00F85363" w:rsidRPr="002F5B3E">
        <w:rPr>
          <w:rFonts w:ascii="Arial" w:hAnsi="Arial" w:cs="Arial"/>
        </w:rPr>
        <w:t>A sessão de processamento do certame será conduzida por um(a) Pregoeiro(a) na qualidade de Agente de Contratação, com o auxílio da Equipe de Apoio, designados através do Decreto Municipal nº 7.</w:t>
      </w:r>
      <w:r w:rsidR="00E52175" w:rsidRPr="002F5B3E">
        <w:rPr>
          <w:rFonts w:ascii="Arial" w:hAnsi="Arial" w:cs="Arial"/>
        </w:rPr>
        <w:t>476</w:t>
      </w:r>
      <w:r w:rsidR="00F85363" w:rsidRPr="002F5B3E">
        <w:rPr>
          <w:rFonts w:ascii="Arial" w:hAnsi="Arial" w:cs="Arial"/>
        </w:rPr>
        <w:t xml:space="preserve">/2025 do dia </w:t>
      </w:r>
      <w:r w:rsidR="00E52175" w:rsidRPr="002F5B3E">
        <w:rPr>
          <w:rFonts w:ascii="Arial" w:hAnsi="Arial" w:cs="Arial"/>
        </w:rPr>
        <w:t>28</w:t>
      </w:r>
      <w:r w:rsidR="00F85363" w:rsidRPr="002F5B3E">
        <w:rPr>
          <w:rFonts w:ascii="Arial" w:hAnsi="Arial" w:cs="Arial"/>
        </w:rPr>
        <w:t xml:space="preserve"> de </w:t>
      </w:r>
      <w:r w:rsidR="00E52175" w:rsidRPr="002F5B3E">
        <w:rPr>
          <w:rFonts w:ascii="Arial" w:hAnsi="Arial" w:cs="Arial"/>
        </w:rPr>
        <w:t>novembro</w:t>
      </w:r>
      <w:r w:rsidR="00F85363" w:rsidRPr="002F5B3E">
        <w:rPr>
          <w:rFonts w:ascii="Arial" w:hAnsi="Arial" w:cs="Arial"/>
        </w:rPr>
        <w:t xml:space="preserve"> de 2025, publicado nesse mesmo dia. </w:t>
      </w:r>
    </w:p>
    <w:p w14:paraId="5A0C553A" w14:textId="77777777" w:rsidR="00F85363" w:rsidRPr="002F5B3E" w:rsidRDefault="00F85363" w:rsidP="00C126A0">
      <w:pPr>
        <w:tabs>
          <w:tab w:val="left" w:pos="426"/>
        </w:tabs>
        <w:spacing w:line="276" w:lineRule="auto"/>
        <w:jc w:val="both"/>
        <w:rPr>
          <w:rFonts w:ascii="Arial" w:hAnsi="Arial" w:cs="Arial"/>
        </w:rPr>
      </w:pPr>
      <w:r w:rsidRPr="002F5B3E">
        <w:rPr>
          <w:rFonts w:ascii="Arial" w:hAnsi="Arial" w:cs="Arial"/>
        </w:rPr>
        <w:t> </w:t>
      </w:r>
    </w:p>
    <w:p w14:paraId="262E810A" w14:textId="77777777" w:rsidR="00F85363" w:rsidRPr="002F5B3E" w:rsidRDefault="00F85363" w:rsidP="00C126A0">
      <w:pPr>
        <w:spacing w:line="276" w:lineRule="auto"/>
        <w:jc w:val="both"/>
        <w:rPr>
          <w:rFonts w:ascii="Arial" w:hAnsi="Arial" w:cs="Arial"/>
          <w:b/>
          <w:bCs/>
        </w:rPr>
      </w:pPr>
      <w:r w:rsidRPr="002F5B3E">
        <w:rPr>
          <w:rFonts w:ascii="Arial" w:hAnsi="Arial" w:cs="Arial"/>
          <w:b/>
          <w:bCs/>
        </w:rPr>
        <w:t>Agente de Contratação:</w:t>
      </w:r>
    </w:p>
    <w:p w14:paraId="611936D8" w14:textId="77777777" w:rsidR="00F85363" w:rsidRPr="002F5B3E" w:rsidRDefault="00F85363" w:rsidP="00C126A0">
      <w:pPr>
        <w:spacing w:line="276" w:lineRule="auto"/>
        <w:jc w:val="both"/>
        <w:rPr>
          <w:rFonts w:ascii="Arial" w:hAnsi="Arial" w:cs="Arial"/>
        </w:rPr>
      </w:pPr>
      <w:r w:rsidRPr="002F5B3E">
        <w:rPr>
          <w:rFonts w:ascii="Arial" w:hAnsi="Arial" w:cs="Arial"/>
        </w:rPr>
        <w:t>Sandra Regina Ramos da Silva, Matrícula nº 7571;</w:t>
      </w:r>
    </w:p>
    <w:p w14:paraId="1F59F0FC" w14:textId="77777777" w:rsidR="00F85363" w:rsidRPr="002F5B3E" w:rsidRDefault="00F85363" w:rsidP="00C126A0">
      <w:pPr>
        <w:spacing w:line="276" w:lineRule="auto"/>
        <w:jc w:val="both"/>
        <w:rPr>
          <w:rFonts w:ascii="Arial" w:hAnsi="Arial" w:cs="Arial"/>
        </w:rPr>
      </w:pPr>
      <w:r w:rsidRPr="002F5B3E">
        <w:rPr>
          <w:rFonts w:ascii="Arial" w:hAnsi="Arial" w:cs="Arial"/>
        </w:rPr>
        <w:t xml:space="preserve">Keli Fátima Trevisol, Matrícula nº 3287251; </w:t>
      </w:r>
    </w:p>
    <w:p w14:paraId="587EB854" w14:textId="77777777" w:rsidR="00F85363" w:rsidRPr="002F5B3E" w:rsidRDefault="00F85363" w:rsidP="00C126A0">
      <w:pPr>
        <w:spacing w:line="276" w:lineRule="auto"/>
        <w:jc w:val="both"/>
        <w:rPr>
          <w:rFonts w:ascii="Arial" w:hAnsi="Arial" w:cs="Arial"/>
        </w:rPr>
      </w:pPr>
      <w:r w:rsidRPr="002F5B3E">
        <w:rPr>
          <w:rFonts w:ascii="Arial" w:hAnsi="Arial" w:cs="Arial"/>
        </w:rPr>
        <w:t>Rosangela da Conceição Romano, Matrícula nº 329731.</w:t>
      </w:r>
    </w:p>
    <w:p w14:paraId="179C04F6" w14:textId="77777777" w:rsidR="00E52175" w:rsidRPr="002F5B3E" w:rsidRDefault="00E52175" w:rsidP="00C126A0">
      <w:pPr>
        <w:spacing w:line="276" w:lineRule="auto"/>
        <w:jc w:val="both"/>
        <w:rPr>
          <w:rFonts w:ascii="Arial" w:hAnsi="Arial" w:cs="Arial"/>
        </w:rPr>
      </w:pPr>
      <w:r w:rsidRPr="002F5B3E">
        <w:rPr>
          <w:rFonts w:ascii="Arial" w:hAnsi="Arial" w:cs="Arial"/>
        </w:rPr>
        <w:t>Juliana Estevão de Oliveira Rosalen, matrícula nº 332421;</w:t>
      </w:r>
    </w:p>
    <w:p w14:paraId="107264FB" w14:textId="77777777" w:rsidR="00F85363" w:rsidRPr="002F5B3E" w:rsidRDefault="00F85363" w:rsidP="00C126A0">
      <w:pPr>
        <w:spacing w:line="276" w:lineRule="auto"/>
        <w:jc w:val="both"/>
        <w:rPr>
          <w:rFonts w:ascii="Arial" w:hAnsi="Arial" w:cs="Arial"/>
        </w:rPr>
      </w:pPr>
      <w:r w:rsidRPr="002F5B3E">
        <w:rPr>
          <w:rFonts w:ascii="Arial" w:hAnsi="Arial" w:cs="Arial"/>
        </w:rPr>
        <w:t> </w:t>
      </w:r>
    </w:p>
    <w:p w14:paraId="0F98AB55" w14:textId="77777777" w:rsidR="00F85363" w:rsidRPr="002F5B3E" w:rsidRDefault="00F85363" w:rsidP="00C126A0">
      <w:pPr>
        <w:spacing w:line="276" w:lineRule="auto"/>
        <w:jc w:val="both"/>
        <w:rPr>
          <w:rFonts w:ascii="Arial" w:hAnsi="Arial" w:cs="Arial"/>
          <w:b/>
          <w:bCs/>
        </w:rPr>
      </w:pPr>
      <w:r w:rsidRPr="002F5B3E">
        <w:rPr>
          <w:rFonts w:ascii="Arial" w:hAnsi="Arial" w:cs="Arial"/>
          <w:b/>
          <w:bCs/>
        </w:rPr>
        <w:t>Equipe de apoio:</w:t>
      </w:r>
    </w:p>
    <w:p w14:paraId="389DD359" w14:textId="77777777" w:rsidR="00E52175" w:rsidRPr="002F5B3E" w:rsidRDefault="00E52175" w:rsidP="00C126A0">
      <w:pPr>
        <w:spacing w:line="276" w:lineRule="auto"/>
        <w:jc w:val="both"/>
        <w:rPr>
          <w:rFonts w:ascii="Arial" w:hAnsi="Arial" w:cs="Arial"/>
        </w:rPr>
      </w:pPr>
      <w:r w:rsidRPr="002F5B3E">
        <w:rPr>
          <w:rFonts w:ascii="Arial" w:hAnsi="Arial" w:cs="Arial"/>
        </w:rPr>
        <w:t>Gabriela Werlang, matrícula 3289295/1;</w:t>
      </w:r>
    </w:p>
    <w:p w14:paraId="3C62C4EA" w14:textId="12474B3D" w:rsidR="00E52175" w:rsidRPr="002F5B3E" w:rsidRDefault="00E52175" w:rsidP="00C126A0">
      <w:pPr>
        <w:spacing w:line="276" w:lineRule="auto"/>
        <w:jc w:val="both"/>
        <w:rPr>
          <w:rFonts w:ascii="Arial" w:hAnsi="Arial" w:cs="Arial"/>
        </w:rPr>
      </w:pPr>
      <w:r w:rsidRPr="002F5B3E">
        <w:rPr>
          <w:rFonts w:ascii="Arial" w:hAnsi="Arial" w:cs="Arial"/>
        </w:rPr>
        <w:t xml:space="preserve">Leonardo Felsky de Lima, matrícula nº 3288871; e </w:t>
      </w:r>
    </w:p>
    <w:p w14:paraId="1F0E6E35" w14:textId="07A6B33C" w:rsidR="00E52175" w:rsidRPr="002F5B3E" w:rsidRDefault="00E52175" w:rsidP="00C126A0">
      <w:pPr>
        <w:spacing w:line="276" w:lineRule="auto"/>
        <w:jc w:val="both"/>
        <w:rPr>
          <w:rFonts w:ascii="Arial" w:hAnsi="Arial" w:cs="Arial"/>
        </w:rPr>
      </w:pPr>
      <w:r w:rsidRPr="002F5B3E">
        <w:rPr>
          <w:rFonts w:ascii="Arial" w:hAnsi="Arial" w:cs="Arial"/>
        </w:rPr>
        <w:t>Leticia Gabrieli Souza Rosa, matrícula nº 32892991.</w:t>
      </w:r>
    </w:p>
    <w:p w14:paraId="4C565AF2" w14:textId="77777777" w:rsidR="00E52175" w:rsidRPr="002F5B3E" w:rsidRDefault="00E52175" w:rsidP="00C126A0">
      <w:pPr>
        <w:spacing w:line="276" w:lineRule="auto"/>
        <w:jc w:val="both"/>
        <w:rPr>
          <w:rFonts w:ascii="Arial" w:hAnsi="Arial" w:cs="Arial"/>
        </w:rPr>
      </w:pPr>
    </w:p>
    <w:p w14:paraId="7D67BB84" w14:textId="469145AF" w:rsidR="00043621" w:rsidRPr="002F5B3E" w:rsidRDefault="00761A85" w:rsidP="00C126A0">
      <w:pPr>
        <w:pStyle w:val="PargrafodaLista"/>
        <w:numPr>
          <w:ilvl w:val="0"/>
          <w:numId w:val="1"/>
        </w:numPr>
        <w:spacing w:line="276" w:lineRule="auto"/>
        <w:ind w:left="0" w:firstLine="0"/>
        <w:rPr>
          <w:rFonts w:ascii="Arial" w:hAnsi="Arial" w:cs="Arial"/>
          <w:b/>
          <w:bCs/>
        </w:rPr>
      </w:pPr>
      <w:r w:rsidRPr="002F5B3E">
        <w:rPr>
          <w:rFonts w:ascii="Arial" w:hAnsi="Arial" w:cs="Arial"/>
          <w:b/>
          <w:bCs/>
        </w:rPr>
        <w:t>- DO OBJETO</w:t>
      </w:r>
    </w:p>
    <w:p w14:paraId="5E553BD7" w14:textId="0A7AF5AB" w:rsidR="00041F11" w:rsidRPr="002F5B3E" w:rsidRDefault="00761A85"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A presente licitação tem por objeto </w:t>
      </w:r>
      <w:r w:rsidR="0021332C" w:rsidRPr="002F5B3E">
        <w:rPr>
          <w:rFonts w:ascii="Arial" w:hAnsi="Arial" w:cs="Arial"/>
          <w:b/>
          <w:bCs/>
        </w:rPr>
        <w:t>Registro de pre</w:t>
      </w:r>
      <w:r w:rsidR="0021332C" w:rsidRPr="002F5B3E">
        <w:rPr>
          <w:rFonts w:ascii="Arial" w:hAnsi="Arial" w:cs="Arial" w:hint="eastAsia"/>
          <w:b/>
          <w:bCs/>
        </w:rPr>
        <w:t>ç</w:t>
      </w:r>
      <w:r w:rsidR="0021332C" w:rsidRPr="002F5B3E">
        <w:rPr>
          <w:rFonts w:ascii="Arial" w:hAnsi="Arial" w:cs="Arial"/>
          <w:b/>
          <w:bCs/>
        </w:rPr>
        <w:t xml:space="preserve">os para </w:t>
      </w:r>
      <w:r w:rsidR="00B75350" w:rsidRPr="002F5B3E">
        <w:rPr>
          <w:rFonts w:ascii="Arial" w:hAnsi="Arial" w:cs="Arial"/>
          <w:b/>
          <w:bCs/>
        </w:rPr>
        <w:t>aquisição de utensílios de cozinha e eletroportáteis para atender as necessidades das Escolas Municipais e CEMEI (Centro Municipal de Educação Infantil</w:t>
      </w:r>
      <w:r w:rsidR="0015794C">
        <w:rPr>
          <w:rFonts w:ascii="Arial" w:hAnsi="Arial" w:cs="Arial"/>
          <w:b/>
          <w:bCs/>
        </w:rPr>
        <w:t>)</w:t>
      </w:r>
      <w:r w:rsidR="00B75350" w:rsidRPr="002F5B3E">
        <w:rPr>
          <w:rFonts w:ascii="Arial" w:hAnsi="Arial" w:cs="Arial"/>
          <w:b/>
          <w:bCs/>
        </w:rPr>
        <w:t xml:space="preserve">, </w:t>
      </w:r>
      <w:r w:rsidR="00960CFB" w:rsidRPr="002F5B3E">
        <w:rPr>
          <w:rFonts w:ascii="Arial" w:hAnsi="Arial" w:cs="Arial"/>
        </w:rPr>
        <w:t xml:space="preserve">a fim de atender às demandas </w:t>
      </w:r>
      <w:r w:rsidR="0007378E" w:rsidRPr="002F5B3E">
        <w:rPr>
          <w:rFonts w:ascii="Arial" w:hAnsi="Arial" w:cs="Arial"/>
        </w:rPr>
        <w:t>da Secretaria Municipal de Educação</w:t>
      </w:r>
      <w:r w:rsidR="00965839" w:rsidRPr="002F5B3E">
        <w:rPr>
          <w:rFonts w:ascii="Arial" w:hAnsi="Arial" w:cs="Arial"/>
        </w:rPr>
        <w:t>,</w:t>
      </w:r>
      <w:r w:rsidR="00640652" w:rsidRPr="002F5B3E">
        <w:rPr>
          <w:rFonts w:ascii="Arial" w:hAnsi="Arial" w:cs="Arial"/>
        </w:rPr>
        <w:t xml:space="preserve"> </w:t>
      </w:r>
      <w:r w:rsidRPr="002F5B3E">
        <w:rPr>
          <w:rFonts w:ascii="Arial" w:hAnsi="Arial" w:cs="Arial"/>
        </w:rPr>
        <w:t>observado às características e demais condições definidas neste Edital e em seus Anexos.</w:t>
      </w:r>
    </w:p>
    <w:p w14:paraId="62941DA4" w14:textId="68580099" w:rsidR="00043621" w:rsidRPr="002F5B3E" w:rsidRDefault="00761A85" w:rsidP="00C126A0">
      <w:pPr>
        <w:pStyle w:val="PargrafodaLista"/>
        <w:numPr>
          <w:ilvl w:val="2"/>
          <w:numId w:val="1"/>
        </w:numPr>
        <w:spacing w:line="276" w:lineRule="auto"/>
        <w:ind w:left="0" w:firstLine="0"/>
        <w:rPr>
          <w:rFonts w:ascii="Arial" w:hAnsi="Arial" w:cs="Arial"/>
        </w:rPr>
      </w:pPr>
      <w:r w:rsidRPr="002F5B3E">
        <w:rPr>
          <w:rFonts w:ascii="Arial" w:hAnsi="Arial" w:cs="Arial"/>
        </w:rPr>
        <w:t>- A licitante é responsável pela verificação</w:t>
      </w:r>
      <w:r w:rsidR="000E3E7C" w:rsidRPr="002F5B3E">
        <w:rPr>
          <w:rFonts w:ascii="Arial" w:hAnsi="Arial" w:cs="Arial"/>
        </w:rPr>
        <w:t>,</w:t>
      </w:r>
      <w:r w:rsidRPr="002F5B3E">
        <w:rPr>
          <w:rFonts w:ascii="Arial" w:hAnsi="Arial" w:cs="Arial"/>
        </w:rPr>
        <w:t xml:space="preserve"> junto ao site</w:t>
      </w:r>
      <w:r w:rsidR="000E3E7C" w:rsidRPr="002F5B3E">
        <w:rPr>
          <w:rFonts w:ascii="Arial" w:hAnsi="Arial" w:cs="Arial"/>
        </w:rPr>
        <w:t>, de</w:t>
      </w:r>
      <w:r w:rsidRPr="002F5B3E">
        <w:rPr>
          <w:rFonts w:ascii="Arial" w:hAnsi="Arial" w:cs="Arial"/>
        </w:rPr>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2F5B3E" w:rsidRDefault="00043621" w:rsidP="00C126A0">
      <w:pPr>
        <w:spacing w:line="276" w:lineRule="auto"/>
        <w:jc w:val="both"/>
        <w:rPr>
          <w:rFonts w:ascii="Arial" w:hAnsi="Arial" w:cs="Arial"/>
        </w:rPr>
      </w:pPr>
    </w:p>
    <w:p w14:paraId="3F0C7A4E" w14:textId="52943053" w:rsidR="00CD08CC" w:rsidRPr="002F5B3E" w:rsidRDefault="00CD08CC" w:rsidP="00C126A0">
      <w:pPr>
        <w:pStyle w:val="PargrafodaLista"/>
        <w:numPr>
          <w:ilvl w:val="0"/>
          <w:numId w:val="1"/>
        </w:numPr>
        <w:tabs>
          <w:tab w:val="left" w:pos="426"/>
        </w:tabs>
        <w:spacing w:line="276" w:lineRule="auto"/>
        <w:ind w:left="0" w:firstLine="0"/>
        <w:rPr>
          <w:rFonts w:ascii="Arial" w:hAnsi="Arial" w:cs="Arial"/>
          <w:b/>
          <w:bCs/>
        </w:rPr>
      </w:pPr>
      <w:r w:rsidRPr="002F5B3E">
        <w:rPr>
          <w:rFonts w:ascii="Arial" w:hAnsi="Arial" w:cs="Arial"/>
          <w:b/>
          <w:bCs/>
        </w:rPr>
        <w:t>–</w:t>
      </w:r>
      <w:r w:rsidR="00761A85" w:rsidRPr="002F5B3E">
        <w:rPr>
          <w:rFonts w:ascii="Arial" w:hAnsi="Arial" w:cs="Arial"/>
          <w:b/>
          <w:bCs/>
        </w:rPr>
        <w:t xml:space="preserve"> PREÇO</w:t>
      </w:r>
    </w:p>
    <w:p w14:paraId="3177F5F7" w14:textId="69ED4912" w:rsidR="00FF75AC" w:rsidRPr="002F5B3E" w:rsidRDefault="00761A85" w:rsidP="00C126A0">
      <w:pPr>
        <w:pStyle w:val="PargrafodaLista"/>
        <w:numPr>
          <w:ilvl w:val="1"/>
          <w:numId w:val="1"/>
        </w:numPr>
        <w:tabs>
          <w:tab w:val="left" w:pos="426"/>
        </w:tabs>
        <w:spacing w:line="276" w:lineRule="auto"/>
        <w:ind w:left="0" w:firstLine="0"/>
        <w:rPr>
          <w:rFonts w:ascii="Arial" w:hAnsi="Arial" w:cs="Arial"/>
        </w:rPr>
      </w:pPr>
      <w:r w:rsidRPr="002F5B3E">
        <w:rPr>
          <w:rFonts w:ascii="Arial" w:hAnsi="Arial" w:cs="Arial"/>
        </w:rPr>
        <w:t xml:space="preserve">- O valor total máximo estimado para esta licitação é de </w:t>
      </w:r>
      <w:r w:rsidR="00402DEA" w:rsidRPr="002F5B3E">
        <w:rPr>
          <w:rFonts w:ascii="Arial" w:hAnsi="Arial" w:cs="Arial"/>
          <w:b/>
          <w:bCs/>
        </w:rPr>
        <w:t>R$</w:t>
      </w:r>
      <w:r w:rsidR="00402DEA" w:rsidRPr="002F5B3E">
        <w:rPr>
          <w:rFonts w:ascii="Arial" w:hAnsi="Arial" w:cs="Arial"/>
        </w:rPr>
        <w:t xml:space="preserve"> </w:t>
      </w:r>
      <w:r w:rsidR="003B2B9F" w:rsidRPr="002F5B3E">
        <w:rPr>
          <w:rFonts w:ascii="Arial" w:hAnsi="Arial" w:cs="Arial"/>
          <w:b/>
          <w:bCs/>
        </w:rPr>
        <w:t xml:space="preserve">427.464,95 </w:t>
      </w:r>
      <w:r w:rsidR="00402DEA" w:rsidRPr="002F5B3E">
        <w:rPr>
          <w:rFonts w:ascii="Arial" w:hAnsi="Arial" w:cs="Arial"/>
        </w:rPr>
        <w:t>(</w:t>
      </w:r>
      <w:r w:rsidR="003B2B9F" w:rsidRPr="002F5B3E">
        <w:rPr>
          <w:rFonts w:ascii="Arial" w:hAnsi="Arial" w:cs="Arial"/>
        </w:rPr>
        <w:t>quatrocentos e vinte e sete mil, quatrocentos e sessenta e quatro reais e noventa e cinco centavos).</w:t>
      </w:r>
    </w:p>
    <w:p w14:paraId="2742F06F" w14:textId="244D41A5" w:rsidR="005D7ED4" w:rsidRPr="002F5B3E" w:rsidRDefault="00761A85" w:rsidP="00C126A0">
      <w:pPr>
        <w:pStyle w:val="PargrafodaLista"/>
        <w:numPr>
          <w:ilvl w:val="1"/>
          <w:numId w:val="1"/>
        </w:numPr>
        <w:tabs>
          <w:tab w:val="left" w:pos="426"/>
        </w:tabs>
        <w:spacing w:line="276" w:lineRule="auto"/>
        <w:ind w:left="0" w:hanging="4"/>
        <w:rPr>
          <w:rFonts w:ascii="Arial" w:hAnsi="Arial" w:cs="Arial"/>
        </w:rPr>
      </w:pPr>
      <w:r w:rsidRPr="002F5B3E">
        <w:rPr>
          <w:rFonts w:ascii="Arial" w:hAnsi="Arial" w:cs="Arial"/>
        </w:rPr>
        <w:t xml:space="preserve"> Os preços deverão ser expressos em reais, limitando-se a </w:t>
      </w:r>
      <w:r w:rsidR="0076030D" w:rsidRPr="002F5B3E">
        <w:rPr>
          <w:rFonts w:ascii="Arial" w:hAnsi="Arial" w:cs="Arial"/>
        </w:rPr>
        <w:t>duas</w:t>
      </w:r>
      <w:r w:rsidRPr="002F5B3E">
        <w:rPr>
          <w:rFonts w:ascii="Arial" w:hAnsi="Arial" w:cs="Arial"/>
        </w:rPr>
        <w:t xml:space="preserve"> casas decimais após a vírgula.</w:t>
      </w:r>
    </w:p>
    <w:p w14:paraId="264B902A" w14:textId="37CD38CC" w:rsidR="005D7ED4" w:rsidRPr="002F5B3E" w:rsidRDefault="00761A85" w:rsidP="00C126A0">
      <w:pPr>
        <w:pStyle w:val="PargrafodaLista"/>
        <w:numPr>
          <w:ilvl w:val="1"/>
          <w:numId w:val="1"/>
        </w:numPr>
        <w:tabs>
          <w:tab w:val="left" w:pos="426"/>
        </w:tabs>
        <w:spacing w:line="276" w:lineRule="auto"/>
        <w:ind w:left="0" w:hanging="4"/>
        <w:rPr>
          <w:rFonts w:ascii="Arial" w:hAnsi="Arial" w:cs="Arial"/>
        </w:rPr>
      </w:pPr>
      <w:r w:rsidRPr="002F5B3E">
        <w:rPr>
          <w:rFonts w:ascii="Arial" w:hAnsi="Arial" w:cs="Arial"/>
        </w:rPr>
        <w:t>- O preço deve incluir, além do lucro, todas as despesas e custos como frete, embalagem</w:t>
      </w:r>
      <w:r w:rsidR="00BC142C" w:rsidRPr="002F5B3E">
        <w:rPr>
          <w:rFonts w:ascii="Arial" w:hAnsi="Arial" w:cs="Arial"/>
        </w:rPr>
        <w:t xml:space="preserve"> quando aplicável</w:t>
      </w:r>
      <w:r w:rsidRPr="002F5B3E">
        <w:rPr>
          <w:rFonts w:ascii="Arial" w:hAnsi="Arial" w:cs="Arial"/>
        </w:rPr>
        <w:t>, seguro, tributos de qualquer natureza e todas as demais despesas relacionadas, diretas ou indiretas, sendo que o proponente será responsável por quaisquer ônus decorrentes de marcas, registros e patentes, ao objeto cotado.</w:t>
      </w:r>
    </w:p>
    <w:p w14:paraId="58F8E244" w14:textId="35741E40" w:rsidR="00043621" w:rsidRPr="002F5B3E" w:rsidRDefault="00761A85" w:rsidP="00C126A0">
      <w:pPr>
        <w:pStyle w:val="PargrafodaLista"/>
        <w:numPr>
          <w:ilvl w:val="1"/>
          <w:numId w:val="1"/>
        </w:numPr>
        <w:tabs>
          <w:tab w:val="left" w:pos="426"/>
        </w:tabs>
        <w:spacing w:line="276" w:lineRule="auto"/>
        <w:ind w:left="0" w:hanging="4"/>
        <w:rPr>
          <w:rFonts w:ascii="Arial" w:hAnsi="Arial" w:cs="Arial"/>
        </w:rPr>
      </w:pPr>
      <w:r w:rsidRPr="002F5B3E">
        <w:rPr>
          <w:rFonts w:ascii="Arial" w:hAnsi="Arial" w:cs="Arial"/>
        </w:rPr>
        <w:t xml:space="preserve">- Critérios de reajuste, repactuação e reequilíbrio econômico-financeiro estão constantes no Item </w:t>
      </w:r>
      <w:r w:rsidR="00513403" w:rsidRPr="002F5B3E">
        <w:rPr>
          <w:rFonts w:ascii="Arial" w:hAnsi="Arial" w:cs="Arial"/>
        </w:rPr>
        <w:t>2</w:t>
      </w:r>
      <w:r w:rsidR="001E5F21" w:rsidRPr="002F5B3E">
        <w:rPr>
          <w:rFonts w:ascii="Arial" w:hAnsi="Arial" w:cs="Arial"/>
        </w:rPr>
        <w:t>3</w:t>
      </w:r>
      <w:r w:rsidRPr="002F5B3E">
        <w:rPr>
          <w:rFonts w:ascii="Arial" w:hAnsi="Arial" w:cs="Arial"/>
        </w:rPr>
        <w:t xml:space="preserve"> deste Edital.</w:t>
      </w:r>
    </w:p>
    <w:p w14:paraId="5F0D23CB" w14:textId="77777777" w:rsidR="00043621" w:rsidRPr="002F5B3E" w:rsidRDefault="00761A85" w:rsidP="00C126A0">
      <w:pPr>
        <w:tabs>
          <w:tab w:val="left" w:pos="426"/>
        </w:tabs>
        <w:spacing w:line="276" w:lineRule="auto"/>
        <w:jc w:val="both"/>
        <w:rPr>
          <w:rFonts w:ascii="Arial" w:hAnsi="Arial" w:cs="Arial"/>
        </w:rPr>
      </w:pPr>
      <w:r w:rsidRPr="002F5B3E">
        <w:rPr>
          <w:rFonts w:ascii="Arial" w:hAnsi="Arial" w:cs="Arial"/>
        </w:rPr>
        <w:t> </w:t>
      </w:r>
    </w:p>
    <w:p w14:paraId="06052463" w14:textId="17CFA0DE" w:rsidR="00FB3C19" w:rsidRPr="002F5B3E" w:rsidRDefault="00761A85" w:rsidP="00C126A0">
      <w:pPr>
        <w:pStyle w:val="PargrafodaLista"/>
        <w:numPr>
          <w:ilvl w:val="0"/>
          <w:numId w:val="1"/>
        </w:numPr>
        <w:tabs>
          <w:tab w:val="left" w:pos="426"/>
        </w:tabs>
        <w:spacing w:line="276" w:lineRule="auto"/>
        <w:ind w:left="0" w:hanging="4"/>
        <w:rPr>
          <w:rFonts w:ascii="Arial" w:hAnsi="Arial" w:cs="Arial"/>
          <w:b/>
          <w:bCs/>
        </w:rPr>
      </w:pPr>
      <w:r w:rsidRPr="002F5B3E">
        <w:rPr>
          <w:rFonts w:ascii="Arial" w:hAnsi="Arial" w:cs="Arial"/>
          <w:b/>
          <w:bCs/>
        </w:rPr>
        <w:t>- PRAZO DE EXECUÇÃO E VIGÊNCIA DO OBJETO</w:t>
      </w:r>
    </w:p>
    <w:p w14:paraId="60AA015B" w14:textId="40D2187E" w:rsidR="00E929DE" w:rsidRPr="002F5B3E" w:rsidRDefault="00761A85" w:rsidP="00C126A0">
      <w:pPr>
        <w:pStyle w:val="PargrafodaLista"/>
        <w:numPr>
          <w:ilvl w:val="1"/>
          <w:numId w:val="1"/>
        </w:numPr>
        <w:tabs>
          <w:tab w:val="left" w:pos="426"/>
        </w:tabs>
        <w:spacing w:line="276" w:lineRule="auto"/>
        <w:ind w:left="0" w:hanging="4"/>
        <w:rPr>
          <w:rFonts w:ascii="Arial" w:hAnsi="Arial" w:cs="Arial"/>
        </w:rPr>
      </w:pPr>
      <w:r w:rsidRPr="002F5B3E">
        <w:rPr>
          <w:rFonts w:ascii="Arial" w:hAnsi="Arial" w:cs="Arial"/>
        </w:rPr>
        <w:t xml:space="preserve">- </w:t>
      </w:r>
      <w:bookmarkStart w:id="0" w:name="_Hlk159406903"/>
      <w:r w:rsidRPr="002F5B3E">
        <w:rPr>
          <w:rFonts w:ascii="Arial" w:hAnsi="Arial" w:cs="Arial"/>
        </w:rPr>
        <w:t xml:space="preserve">O prazo de validade da ata de registro de preços é </w:t>
      </w:r>
      <w:r w:rsidR="006D756E" w:rsidRPr="002F5B3E">
        <w:rPr>
          <w:rFonts w:ascii="Arial" w:hAnsi="Arial" w:cs="Arial"/>
        </w:rPr>
        <w:t>1 (um) ano</w:t>
      </w:r>
      <w:r w:rsidR="009455A1" w:rsidRPr="002F5B3E">
        <w:rPr>
          <w:rFonts w:ascii="Arial" w:hAnsi="Arial" w:cs="Arial"/>
        </w:rPr>
        <w:t xml:space="preserve"> após </w:t>
      </w:r>
      <w:r w:rsidR="00090D6B" w:rsidRPr="002F5B3E">
        <w:rPr>
          <w:rFonts w:ascii="Arial" w:hAnsi="Arial" w:cs="Arial"/>
        </w:rPr>
        <w:t xml:space="preserve">a data de sua </w:t>
      </w:r>
      <w:r w:rsidR="00D80046" w:rsidRPr="002F5B3E">
        <w:rPr>
          <w:rFonts w:ascii="Arial" w:hAnsi="Arial" w:cs="Arial"/>
        </w:rPr>
        <w:t>publicação no PNCP</w:t>
      </w:r>
      <w:r w:rsidRPr="002F5B3E">
        <w:rPr>
          <w:rFonts w:ascii="Arial" w:hAnsi="Arial" w:cs="Arial"/>
        </w:rPr>
        <w:t xml:space="preserve">, podendo ser prorrogada </w:t>
      </w:r>
      <w:r w:rsidR="00EB21AA" w:rsidRPr="002F5B3E">
        <w:rPr>
          <w:rFonts w:ascii="Arial" w:hAnsi="Arial" w:cs="Arial"/>
        </w:rPr>
        <w:t xml:space="preserve">por igual período, </w:t>
      </w:r>
      <w:r w:rsidRPr="002F5B3E">
        <w:rPr>
          <w:rFonts w:ascii="Arial" w:hAnsi="Arial" w:cs="Arial"/>
        </w:rPr>
        <w:t>conforme Lei n° 14.133/21</w:t>
      </w:r>
      <w:bookmarkEnd w:id="0"/>
      <w:r w:rsidRPr="002F5B3E">
        <w:rPr>
          <w:rFonts w:ascii="Arial" w:hAnsi="Arial" w:cs="Arial"/>
        </w:rPr>
        <w:t>.</w:t>
      </w:r>
    </w:p>
    <w:p w14:paraId="37673AA7" w14:textId="19957701" w:rsidR="00E316AE" w:rsidRPr="002F5B3E" w:rsidRDefault="00E316AE" w:rsidP="00C126A0">
      <w:pPr>
        <w:pStyle w:val="PargrafodaLista"/>
        <w:numPr>
          <w:ilvl w:val="1"/>
          <w:numId w:val="1"/>
        </w:numPr>
        <w:tabs>
          <w:tab w:val="left" w:pos="426"/>
        </w:tabs>
        <w:spacing w:line="276" w:lineRule="auto"/>
        <w:ind w:left="0" w:hanging="4"/>
        <w:rPr>
          <w:rFonts w:ascii="Arial" w:hAnsi="Arial" w:cs="Arial"/>
        </w:rPr>
      </w:pPr>
      <w:r w:rsidRPr="002F5B3E">
        <w:rPr>
          <w:rFonts w:ascii="Arial" w:hAnsi="Arial" w:cs="Arial"/>
        </w:rPr>
        <w:t>No ato de prorrogação da vigência da ata de registro de preços poderá haver a renovação dos quantitativos registrados até o limite do quantitativo original, sem que ocorra a acumulação de itens entre os períodos.</w:t>
      </w:r>
    </w:p>
    <w:p w14:paraId="3C74BA78" w14:textId="0D24FAAD" w:rsidR="00043621" w:rsidRPr="002F5B3E" w:rsidRDefault="00043621" w:rsidP="00C126A0">
      <w:pPr>
        <w:spacing w:line="276" w:lineRule="auto"/>
        <w:jc w:val="both"/>
        <w:rPr>
          <w:rFonts w:ascii="Arial" w:hAnsi="Arial" w:cs="Arial"/>
        </w:rPr>
      </w:pPr>
    </w:p>
    <w:p w14:paraId="65225E11" w14:textId="2A4720EC" w:rsidR="00043621" w:rsidRPr="002F5B3E" w:rsidRDefault="00761A85" w:rsidP="00C126A0">
      <w:pPr>
        <w:pStyle w:val="PargrafodaLista"/>
        <w:numPr>
          <w:ilvl w:val="0"/>
          <w:numId w:val="1"/>
        </w:numPr>
        <w:tabs>
          <w:tab w:val="left" w:pos="426"/>
        </w:tabs>
        <w:spacing w:line="276" w:lineRule="auto"/>
        <w:ind w:left="0" w:hanging="4"/>
        <w:rPr>
          <w:rFonts w:ascii="Arial" w:hAnsi="Arial" w:cs="Arial"/>
          <w:b/>
          <w:bCs/>
        </w:rPr>
      </w:pPr>
      <w:r w:rsidRPr="002F5B3E">
        <w:rPr>
          <w:rFonts w:ascii="Arial" w:hAnsi="Arial" w:cs="Arial"/>
          <w:b/>
          <w:bCs/>
        </w:rPr>
        <w:t>- DOTAÇÃO ORÇAMENTÁRIA</w:t>
      </w:r>
    </w:p>
    <w:p w14:paraId="1C4800C2" w14:textId="2223E98B" w:rsidR="00043621" w:rsidRPr="002F5B3E" w:rsidRDefault="00761A85" w:rsidP="00C126A0">
      <w:pPr>
        <w:pStyle w:val="PargrafodaLista"/>
        <w:numPr>
          <w:ilvl w:val="1"/>
          <w:numId w:val="1"/>
        </w:numPr>
        <w:tabs>
          <w:tab w:val="left" w:pos="426"/>
        </w:tabs>
        <w:spacing w:line="276" w:lineRule="auto"/>
        <w:ind w:left="0" w:firstLine="0"/>
        <w:rPr>
          <w:rFonts w:ascii="Arial" w:hAnsi="Arial" w:cs="Arial"/>
        </w:rPr>
      </w:pPr>
      <w:r w:rsidRPr="002F5B3E">
        <w:rPr>
          <w:rFonts w:ascii="Arial" w:hAnsi="Arial" w:cs="Arial"/>
        </w:rPr>
        <w:t>- As despesas decorrentes da presente licitação correrão por conta das seguintes dotações orçamentárias:</w:t>
      </w:r>
    </w:p>
    <w:p w14:paraId="5EA67855" w14:textId="77777777" w:rsidR="009F6CE0" w:rsidRPr="002F5B3E" w:rsidRDefault="009F6CE0" w:rsidP="009F6CE0">
      <w:pPr>
        <w:pStyle w:val="PargrafodaLista"/>
        <w:tabs>
          <w:tab w:val="left" w:pos="426"/>
        </w:tabs>
        <w:spacing w:line="276" w:lineRule="auto"/>
        <w:ind w:left="0"/>
        <w:rPr>
          <w:rFonts w:ascii="Arial" w:hAnsi="Arial" w:cs="Arial"/>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98"/>
        <w:gridCol w:w="3933"/>
        <w:gridCol w:w="3811"/>
      </w:tblGrid>
      <w:tr w:rsidR="009F6CE0" w:rsidRPr="002F5B3E" w14:paraId="51C1DC6F" w14:textId="77777777" w:rsidTr="009F6CE0">
        <w:trPr>
          <w:trHeight w:val="300"/>
        </w:trPr>
        <w:tc>
          <w:tcPr>
            <w:tcW w:w="1498" w:type="dxa"/>
            <w:shd w:val="clear" w:color="000000" w:fill="FFFFFF"/>
            <w:vAlign w:val="center"/>
            <w:hideMark/>
          </w:tcPr>
          <w:p w14:paraId="34A3E702" w14:textId="77777777" w:rsidR="009F6CE0" w:rsidRPr="002F5B3E" w:rsidRDefault="009F6CE0" w:rsidP="00086B1E">
            <w:pPr>
              <w:autoSpaceDE/>
              <w:autoSpaceDN/>
              <w:jc w:val="center"/>
              <w:rPr>
                <w:rFonts w:ascii="Arial" w:hAnsi="Arial" w:cs="Arial"/>
              </w:rPr>
            </w:pPr>
            <w:r w:rsidRPr="002F5B3E">
              <w:rPr>
                <w:rFonts w:ascii="Arial" w:hAnsi="Arial" w:cs="Arial"/>
              </w:rPr>
              <w:t>Organograma</w:t>
            </w:r>
          </w:p>
        </w:tc>
        <w:tc>
          <w:tcPr>
            <w:tcW w:w="3933" w:type="dxa"/>
            <w:shd w:val="clear" w:color="000000" w:fill="FFFFFF"/>
            <w:vAlign w:val="center"/>
            <w:hideMark/>
          </w:tcPr>
          <w:p w14:paraId="44747885" w14:textId="77777777" w:rsidR="009F6CE0" w:rsidRPr="002F5B3E" w:rsidRDefault="009F6CE0" w:rsidP="00086B1E">
            <w:pPr>
              <w:autoSpaceDE/>
              <w:autoSpaceDN/>
              <w:jc w:val="center"/>
              <w:rPr>
                <w:rFonts w:ascii="Arial" w:hAnsi="Arial" w:cs="Arial"/>
              </w:rPr>
            </w:pPr>
            <w:r w:rsidRPr="002F5B3E">
              <w:rPr>
                <w:rFonts w:ascii="Arial" w:hAnsi="Arial" w:cs="Arial"/>
              </w:rPr>
              <w:t>Máscara</w:t>
            </w:r>
          </w:p>
        </w:tc>
        <w:tc>
          <w:tcPr>
            <w:tcW w:w="3811" w:type="dxa"/>
            <w:shd w:val="clear" w:color="000000" w:fill="FFFFFF"/>
            <w:vAlign w:val="center"/>
            <w:hideMark/>
          </w:tcPr>
          <w:p w14:paraId="1748751F" w14:textId="77777777" w:rsidR="009F6CE0" w:rsidRPr="002F5B3E" w:rsidRDefault="009F6CE0" w:rsidP="00086B1E">
            <w:pPr>
              <w:autoSpaceDE/>
              <w:autoSpaceDN/>
              <w:jc w:val="center"/>
              <w:rPr>
                <w:rFonts w:ascii="Arial" w:hAnsi="Arial" w:cs="Arial"/>
              </w:rPr>
            </w:pPr>
            <w:r w:rsidRPr="002F5B3E">
              <w:rPr>
                <w:rFonts w:ascii="Arial" w:hAnsi="Arial" w:cs="Arial"/>
              </w:rPr>
              <w:t>Fonte</w:t>
            </w:r>
          </w:p>
        </w:tc>
      </w:tr>
      <w:tr w:rsidR="009F6CE0" w:rsidRPr="002F5B3E" w14:paraId="211C04D2" w14:textId="77777777" w:rsidTr="009F6CE0">
        <w:trPr>
          <w:trHeight w:val="240"/>
        </w:trPr>
        <w:tc>
          <w:tcPr>
            <w:tcW w:w="1498" w:type="dxa"/>
            <w:shd w:val="clear" w:color="000000" w:fill="FFFFFF"/>
            <w:vAlign w:val="center"/>
            <w:hideMark/>
          </w:tcPr>
          <w:p w14:paraId="4265DCEF" w14:textId="77777777" w:rsidR="009F6CE0" w:rsidRPr="002F5B3E" w:rsidRDefault="009F6CE0" w:rsidP="00086B1E">
            <w:pPr>
              <w:autoSpaceDE/>
              <w:autoSpaceDN/>
              <w:jc w:val="center"/>
              <w:rPr>
                <w:rFonts w:ascii="Arial" w:hAnsi="Arial" w:cs="Arial"/>
              </w:rPr>
            </w:pPr>
            <w:r w:rsidRPr="002F5B3E">
              <w:rPr>
                <w:rFonts w:ascii="Arial" w:hAnsi="Arial" w:cs="Arial"/>
              </w:rPr>
              <w:t>08.001</w:t>
            </w:r>
          </w:p>
        </w:tc>
        <w:tc>
          <w:tcPr>
            <w:tcW w:w="3933" w:type="dxa"/>
            <w:shd w:val="clear" w:color="000000" w:fill="FFFFFF"/>
            <w:vAlign w:val="center"/>
            <w:hideMark/>
          </w:tcPr>
          <w:p w14:paraId="08DF0AA8" w14:textId="77777777" w:rsidR="009F6CE0" w:rsidRPr="002F5B3E" w:rsidRDefault="009F6CE0" w:rsidP="00086B1E">
            <w:pPr>
              <w:autoSpaceDE/>
              <w:autoSpaceDN/>
              <w:jc w:val="center"/>
              <w:rPr>
                <w:rFonts w:ascii="Arial" w:hAnsi="Arial" w:cs="Arial"/>
              </w:rPr>
            </w:pPr>
            <w:r w:rsidRPr="002F5B3E">
              <w:rPr>
                <w:rFonts w:ascii="Arial" w:hAnsi="Arial" w:cs="Arial"/>
              </w:rPr>
              <w:t>08.001.12.122.0019.2005.3.3.90.30.00</w:t>
            </w:r>
          </w:p>
        </w:tc>
        <w:tc>
          <w:tcPr>
            <w:tcW w:w="3811" w:type="dxa"/>
            <w:shd w:val="clear" w:color="000000" w:fill="FFFFFF"/>
            <w:vAlign w:val="center"/>
            <w:hideMark/>
          </w:tcPr>
          <w:p w14:paraId="2F7B1D33" w14:textId="77777777" w:rsidR="009F6CE0" w:rsidRPr="002F5B3E" w:rsidRDefault="009F6CE0" w:rsidP="00086B1E">
            <w:pPr>
              <w:autoSpaceDE/>
              <w:autoSpaceDN/>
              <w:rPr>
                <w:rFonts w:ascii="Arial" w:hAnsi="Arial" w:cs="Arial"/>
              </w:rPr>
            </w:pPr>
            <w:r w:rsidRPr="002F5B3E">
              <w:rPr>
                <w:rFonts w:ascii="Arial" w:hAnsi="Arial" w:cs="Arial"/>
              </w:rPr>
              <w:t>00104/00104.01.01.00.00.1.500.1001</w:t>
            </w:r>
          </w:p>
        </w:tc>
      </w:tr>
      <w:tr w:rsidR="009F6CE0" w:rsidRPr="002F5B3E" w14:paraId="680AD751" w14:textId="77777777" w:rsidTr="009F6CE0">
        <w:trPr>
          <w:trHeight w:val="240"/>
        </w:trPr>
        <w:tc>
          <w:tcPr>
            <w:tcW w:w="1498" w:type="dxa"/>
            <w:shd w:val="clear" w:color="000000" w:fill="FFFFFF"/>
            <w:vAlign w:val="center"/>
            <w:hideMark/>
          </w:tcPr>
          <w:p w14:paraId="1F7D688A" w14:textId="77777777" w:rsidR="009F6CE0" w:rsidRPr="002F5B3E" w:rsidRDefault="009F6CE0" w:rsidP="00086B1E">
            <w:pPr>
              <w:autoSpaceDE/>
              <w:autoSpaceDN/>
              <w:jc w:val="center"/>
              <w:rPr>
                <w:rFonts w:ascii="Arial" w:hAnsi="Arial" w:cs="Arial"/>
              </w:rPr>
            </w:pPr>
            <w:r w:rsidRPr="002F5B3E">
              <w:rPr>
                <w:rFonts w:ascii="Arial" w:hAnsi="Arial" w:cs="Arial"/>
              </w:rPr>
              <w:t>08.001</w:t>
            </w:r>
          </w:p>
        </w:tc>
        <w:tc>
          <w:tcPr>
            <w:tcW w:w="3933" w:type="dxa"/>
            <w:shd w:val="clear" w:color="000000" w:fill="FFFFFF"/>
            <w:vAlign w:val="center"/>
            <w:hideMark/>
          </w:tcPr>
          <w:p w14:paraId="73829433" w14:textId="77777777" w:rsidR="009F6CE0" w:rsidRPr="002F5B3E" w:rsidRDefault="009F6CE0" w:rsidP="00086B1E">
            <w:pPr>
              <w:autoSpaceDE/>
              <w:autoSpaceDN/>
              <w:jc w:val="center"/>
              <w:rPr>
                <w:rFonts w:ascii="Arial" w:hAnsi="Arial" w:cs="Arial"/>
              </w:rPr>
            </w:pPr>
            <w:r w:rsidRPr="002F5B3E">
              <w:rPr>
                <w:rFonts w:ascii="Arial" w:hAnsi="Arial" w:cs="Arial"/>
              </w:rPr>
              <w:t>08.001.12.361.0040.2105.3.3.90.30.00</w:t>
            </w:r>
          </w:p>
        </w:tc>
        <w:tc>
          <w:tcPr>
            <w:tcW w:w="3811" w:type="dxa"/>
            <w:shd w:val="clear" w:color="000000" w:fill="FFFFFF"/>
            <w:vAlign w:val="center"/>
            <w:hideMark/>
          </w:tcPr>
          <w:p w14:paraId="029D4FCB" w14:textId="77777777" w:rsidR="009F6CE0" w:rsidRPr="002F5B3E" w:rsidRDefault="009F6CE0" w:rsidP="00086B1E">
            <w:pPr>
              <w:autoSpaceDE/>
              <w:autoSpaceDN/>
              <w:rPr>
                <w:rFonts w:ascii="Arial" w:hAnsi="Arial" w:cs="Arial"/>
              </w:rPr>
            </w:pPr>
            <w:r w:rsidRPr="002F5B3E">
              <w:rPr>
                <w:rFonts w:ascii="Arial" w:hAnsi="Arial" w:cs="Arial"/>
              </w:rPr>
              <w:t>00104/00104.01.01.00.00.1.500.1001</w:t>
            </w:r>
          </w:p>
        </w:tc>
      </w:tr>
      <w:tr w:rsidR="009F6CE0" w:rsidRPr="002F5B3E" w14:paraId="33DEEA3D" w14:textId="77777777" w:rsidTr="009F6CE0">
        <w:trPr>
          <w:trHeight w:val="240"/>
        </w:trPr>
        <w:tc>
          <w:tcPr>
            <w:tcW w:w="1498" w:type="dxa"/>
            <w:shd w:val="clear" w:color="000000" w:fill="FFFFFF"/>
            <w:vAlign w:val="center"/>
            <w:hideMark/>
          </w:tcPr>
          <w:p w14:paraId="495323C6" w14:textId="77777777" w:rsidR="009F6CE0" w:rsidRPr="002F5B3E" w:rsidRDefault="009F6CE0" w:rsidP="00086B1E">
            <w:pPr>
              <w:autoSpaceDE/>
              <w:autoSpaceDN/>
              <w:jc w:val="center"/>
              <w:rPr>
                <w:rFonts w:ascii="Arial" w:hAnsi="Arial" w:cs="Arial"/>
              </w:rPr>
            </w:pPr>
            <w:r w:rsidRPr="002F5B3E">
              <w:rPr>
                <w:rFonts w:ascii="Arial" w:hAnsi="Arial" w:cs="Arial"/>
              </w:rPr>
              <w:t>08.001</w:t>
            </w:r>
          </w:p>
        </w:tc>
        <w:tc>
          <w:tcPr>
            <w:tcW w:w="3933" w:type="dxa"/>
            <w:shd w:val="clear" w:color="000000" w:fill="FFFFFF"/>
            <w:vAlign w:val="center"/>
            <w:hideMark/>
          </w:tcPr>
          <w:p w14:paraId="29E9D112" w14:textId="77777777" w:rsidR="009F6CE0" w:rsidRPr="002F5B3E" w:rsidRDefault="009F6CE0" w:rsidP="00086B1E">
            <w:pPr>
              <w:autoSpaceDE/>
              <w:autoSpaceDN/>
              <w:jc w:val="center"/>
              <w:rPr>
                <w:rFonts w:ascii="Arial" w:hAnsi="Arial" w:cs="Arial"/>
              </w:rPr>
            </w:pPr>
            <w:r w:rsidRPr="002F5B3E">
              <w:rPr>
                <w:rFonts w:ascii="Arial" w:hAnsi="Arial" w:cs="Arial"/>
              </w:rPr>
              <w:t>08.001.12.365.0040.2104.3.3.90.30.00</w:t>
            </w:r>
          </w:p>
        </w:tc>
        <w:tc>
          <w:tcPr>
            <w:tcW w:w="3811" w:type="dxa"/>
            <w:shd w:val="clear" w:color="000000" w:fill="FFFFFF"/>
            <w:vAlign w:val="center"/>
            <w:hideMark/>
          </w:tcPr>
          <w:p w14:paraId="354BB155" w14:textId="77777777" w:rsidR="009F6CE0" w:rsidRPr="002F5B3E" w:rsidRDefault="009F6CE0" w:rsidP="00086B1E">
            <w:pPr>
              <w:autoSpaceDE/>
              <w:autoSpaceDN/>
              <w:rPr>
                <w:rFonts w:ascii="Arial" w:hAnsi="Arial" w:cs="Arial"/>
              </w:rPr>
            </w:pPr>
            <w:r w:rsidRPr="002F5B3E">
              <w:rPr>
                <w:rFonts w:ascii="Arial" w:hAnsi="Arial" w:cs="Arial"/>
              </w:rPr>
              <w:t>00104/00104.01.01.00.00.1.500.1001</w:t>
            </w:r>
          </w:p>
        </w:tc>
      </w:tr>
    </w:tbl>
    <w:p w14:paraId="0E595DE2" w14:textId="77777777" w:rsidR="005F3805" w:rsidRPr="002F5B3E" w:rsidRDefault="005F3805" w:rsidP="00C126A0">
      <w:pPr>
        <w:pStyle w:val="PargrafodaLista"/>
        <w:tabs>
          <w:tab w:val="left" w:pos="426"/>
        </w:tabs>
        <w:spacing w:line="276" w:lineRule="auto"/>
        <w:ind w:left="0"/>
        <w:rPr>
          <w:rFonts w:ascii="Arial" w:hAnsi="Arial" w:cs="Arial"/>
        </w:rPr>
      </w:pPr>
    </w:p>
    <w:p w14:paraId="0B76F88C" w14:textId="03092C39" w:rsidR="00043621" w:rsidRPr="002F5B3E" w:rsidRDefault="009F6CE0" w:rsidP="00C126A0">
      <w:pPr>
        <w:pStyle w:val="PargrafodaLista"/>
        <w:numPr>
          <w:ilvl w:val="0"/>
          <w:numId w:val="1"/>
        </w:numPr>
        <w:spacing w:line="276" w:lineRule="auto"/>
        <w:ind w:left="567"/>
        <w:rPr>
          <w:rFonts w:ascii="Arial" w:hAnsi="Arial" w:cs="Arial"/>
          <w:b/>
          <w:bCs/>
        </w:rPr>
      </w:pPr>
      <w:r w:rsidRPr="002F5B3E">
        <w:rPr>
          <w:rFonts w:ascii="Arial" w:hAnsi="Arial" w:cs="Arial"/>
          <w:b/>
          <w:bCs/>
        </w:rPr>
        <w:t xml:space="preserve">- </w:t>
      </w:r>
      <w:r w:rsidR="00761A85" w:rsidRPr="002F5B3E">
        <w:rPr>
          <w:rFonts w:ascii="Arial" w:hAnsi="Arial" w:cs="Arial"/>
          <w:b/>
          <w:bCs/>
        </w:rPr>
        <w:t>FUNDAMENTAÇÃO LEGAL</w:t>
      </w:r>
    </w:p>
    <w:p w14:paraId="372DD2B5" w14:textId="788AF52E" w:rsidR="000C79A4" w:rsidRPr="002F5B3E" w:rsidRDefault="00761A85" w:rsidP="00C126A0">
      <w:pPr>
        <w:pStyle w:val="PargrafodaLista"/>
        <w:numPr>
          <w:ilvl w:val="1"/>
          <w:numId w:val="1"/>
        </w:numPr>
        <w:spacing w:line="276" w:lineRule="auto"/>
        <w:ind w:left="0" w:hanging="4"/>
        <w:rPr>
          <w:rFonts w:ascii="Arial" w:hAnsi="Arial" w:cs="Arial"/>
        </w:rPr>
      </w:pPr>
      <w:r w:rsidRPr="002F5B3E">
        <w:rPr>
          <w:rFonts w:ascii="Arial" w:hAnsi="Arial" w:cs="Arial"/>
        </w:rPr>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w:t>
      </w:r>
      <w:r w:rsidR="00A0686A" w:rsidRPr="002F5B3E">
        <w:rPr>
          <w:rFonts w:ascii="Arial" w:hAnsi="Arial" w:cs="Arial"/>
        </w:rPr>
        <w:t>,</w:t>
      </w:r>
      <w:r w:rsidRPr="002F5B3E">
        <w:rPr>
          <w:rFonts w:ascii="Arial" w:hAnsi="Arial" w:cs="Arial"/>
        </w:rPr>
        <w:t xml:space="preserve"> fundacional</w:t>
      </w:r>
      <w:r w:rsidR="000C79A4" w:rsidRPr="002F5B3E">
        <w:rPr>
          <w:rFonts w:ascii="Arial" w:hAnsi="Arial" w:cs="Arial"/>
        </w:rPr>
        <w:t xml:space="preserve"> e demais legislações aplicáveis;</w:t>
      </w:r>
    </w:p>
    <w:p w14:paraId="523D9356" w14:textId="77777777" w:rsidR="00043621" w:rsidRPr="002F5B3E" w:rsidRDefault="00761A85" w:rsidP="00C126A0">
      <w:pPr>
        <w:spacing w:line="276" w:lineRule="auto"/>
        <w:ind w:hanging="4"/>
        <w:jc w:val="both"/>
        <w:rPr>
          <w:rFonts w:ascii="Arial" w:hAnsi="Arial" w:cs="Arial"/>
        </w:rPr>
      </w:pPr>
      <w:r w:rsidRPr="002F5B3E">
        <w:rPr>
          <w:rFonts w:ascii="Arial" w:hAnsi="Arial" w:cs="Arial"/>
        </w:rPr>
        <w:t> </w:t>
      </w:r>
    </w:p>
    <w:p w14:paraId="1F4A3C5C" w14:textId="644B83A1" w:rsidR="00043621" w:rsidRPr="002F5B3E" w:rsidRDefault="00761A85" w:rsidP="00C126A0">
      <w:pPr>
        <w:pStyle w:val="PargrafodaLista"/>
        <w:numPr>
          <w:ilvl w:val="0"/>
          <w:numId w:val="1"/>
        </w:numPr>
        <w:tabs>
          <w:tab w:val="left" w:pos="284"/>
        </w:tabs>
        <w:spacing w:line="276" w:lineRule="auto"/>
        <w:ind w:left="0" w:hanging="4"/>
        <w:rPr>
          <w:rFonts w:ascii="Arial" w:hAnsi="Arial" w:cs="Arial"/>
          <w:b/>
          <w:bCs/>
        </w:rPr>
      </w:pPr>
      <w:r w:rsidRPr="002F5B3E">
        <w:rPr>
          <w:rFonts w:ascii="Arial" w:hAnsi="Arial" w:cs="Arial"/>
          <w:b/>
          <w:bCs/>
        </w:rPr>
        <w:t>– ELEMENTOS INSTRUTORES</w:t>
      </w:r>
    </w:p>
    <w:p w14:paraId="7DFA6165" w14:textId="2F6852F5" w:rsidR="00043621" w:rsidRPr="002F5B3E" w:rsidRDefault="00761A85" w:rsidP="00C126A0">
      <w:pPr>
        <w:pStyle w:val="PargrafodaLista"/>
        <w:numPr>
          <w:ilvl w:val="1"/>
          <w:numId w:val="1"/>
        </w:numPr>
        <w:spacing w:line="276" w:lineRule="auto"/>
        <w:ind w:left="0" w:hanging="4"/>
        <w:rPr>
          <w:rFonts w:ascii="Arial" w:hAnsi="Arial" w:cs="Arial"/>
        </w:rPr>
      </w:pPr>
      <w:r w:rsidRPr="002F5B3E">
        <w:rPr>
          <w:rFonts w:ascii="Arial" w:hAnsi="Arial" w:cs="Arial"/>
        </w:rPr>
        <w:t xml:space="preserve">O Edital e seus anexos estão disponíveis na internet, nas páginas do Portal Nacional de Contratações Públicas </w:t>
      </w:r>
      <w:hyperlink r:id="rId8" w:history="1">
        <w:r w:rsidRPr="002F5B3E">
          <w:rPr>
            <w:rStyle w:val="Hyperlink"/>
            <w:rFonts w:ascii="Arial" w:hAnsi="Arial" w:cs="Arial"/>
            <w:u w:val="none"/>
          </w:rPr>
          <w:t>(https://pncp.gov.br/</w:t>
        </w:r>
      </w:hyperlink>
      <w:r w:rsidRPr="002F5B3E">
        <w:rPr>
          <w:rFonts w:ascii="Arial" w:hAnsi="Arial" w:cs="Arial"/>
        </w:rPr>
        <w:t>), no Portal do Compras.Gov.BR (</w:t>
      </w:r>
      <w:hyperlink r:id="rId9" w:history="1">
        <w:r w:rsidRPr="002F5B3E">
          <w:rPr>
            <w:rStyle w:val="Hyperlink"/>
            <w:rFonts w:ascii="Arial" w:hAnsi="Arial" w:cs="Arial"/>
            <w:u w:val="none"/>
          </w:rPr>
          <w:t>https://www.gov.br/compras/pt-br</w:t>
        </w:r>
      </w:hyperlink>
      <w:r w:rsidRPr="002F5B3E">
        <w:rPr>
          <w:rFonts w:ascii="Arial" w:hAnsi="Arial" w:cs="Arial"/>
        </w:rPr>
        <w:t>) e no Portal da Transparência do Município de Vera Cruz do Oeste - PR, (www.veracruz.pr.gov.br).</w:t>
      </w:r>
    </w:p>
    <w:p w14:paraId="097766F1" w14:textId="119EBABF" w:rsidR="00043621" w:rsidRPr="002F5B3E" w:rsidRDefault="00043621" w:rsidP="00C126A0">
      <w:pPr>
        <w:spacing w:line="276" w:lineRule="auto"/>
        <w:ind w:left="360"/>
        <w:rPr>
          <w:rFonts w:ascii="Arial" w:hAnsi="Arial" w:cs="Arial"/>
        </w:rPr>
      </w:pPr>
    </w:p>
    <w:p w14:paraId="44B4D9C8" w14:textId="4EEABCB6" w:rsidR="00043621" w:rsidRPr="002F5B3E" w:rsidRDefault="00761A85" w:rsidP="00C126A0">
      <w:pPr>
        <w:pStyle w:val="PargrafodaLista"/>
        <w:numPr>
          <w:ilvl w:val="0"/>
          <w:numId w:val="1"/>
        </w:numPr>
        <w:tabs>
          <w:tab w:val="left" w:pos="284"/>
        </w:tabs>
        <w:spacing w:line="276" w:lineRule="auto"/>
        <w:ind w:left="0" w:hanging="4"/>
        <w:rPr>
          <w:rFonts w:ascii="Arial" w:hAnsi="Arial" w:cs="Arial"/>
          <w:b/>
          <w:bCs/>
        </w:rPr>
      </w:pPr>
      <w:r w:rsidRPr="002F5B3E">
        <w:rPr>
          <w:rFonts w:ascii="Arial" w:hAnsi="Arial" w:cs="Arial"/>
          <w:b/>
          <w:bCs/>
        </w:rPr>
        <w:t>- REQUERIMENTO DE ESCLARECIMENTO, PROVIDÊNCIA OU IMPUGNAÇÃO AO EDITAL</w:t>
      </w:r>
    </w:p>
    <w:p w14:paraId="6913AA44" w14:textId="7D6BD6F7" w:rsidR="00043621" w:rsidRPr="002F5B3E" w:rsidRDefault="00761A85" w:rsidP="00C126A0">
      <w:pPr>
        <w:pStyle w:val="PargrafodaLista"/>
        <w:numPr>
          <w:ilvl w:val="1"/>
          <w:numId w:val="1"/>
        </w:numPr>
        <w:tabs>
          <w:tab w:val="left" w:pos="426"/>
        </w:tabs>
        <w:spacing w:line="276" w:lineRule="auto"/>
        <w:ind w:left="0" w:hanging="4"/>
        <w:rPr>
          <w:rFonts w:ascii="Arial" w:hAnsi="Arial" w:cs="Arial"/>
        </w:rPr>
      </w:pPr>
      <w:r w:rsidRPr="002F5B3E">
        <w:rPr>
          <w:rFonts w:ascii="Arial" w:hAnsi="Arial" w:cs="Arial"/>
        </w:rPr>
        <w:t xml:space="preserve">- É facultada a qualquer interessado a apresentação de requerimento de esclarecimento, providência ou impugnação sobre o ato convocatório do Pregão e seus Anexos, desde que seja </w:t>
      </w:r>
      <w:r w:rsidRPr="002F5B3E">
        <w:rPr>
          <w:rFonts w:ascii="Arial" w:hAnsi="Arial" w:cs="Arial"/>
        </w:rPr>
        <w:lastRenderedPageBreak/>
        <w:t>protocolado no prazo máximo de 3 (três) dias úteis anteriores à data fixada para a abertura do certame</w:t>
      </w:r>
      <w:r w:rsidR="00BB7342" w:rsidRPr="002F5B3E">
        <w:rPr>
          <w:rFonts w:ascii="Arial" w:hAnsi="Arial" w:cs="Arial"/>
        </w:rPr>
        <w:t xml:space="preserve">, ou seja, até o dia </w:t>
      </w:r>
      <w:r w:rsidR="00E95652">
        <w:rPr>
          <w:rFonts w:ascii="Arial" w:hAnsi="Arial" w:cs="Arial"/>
          <w:b/>
          <w:bCs/>
        </w:rPr>
        <w:t>18</w:t>
      </w:r>
      <w:r w:rsidR="004E7556" w:rsidRPr="002F5B3E">
        <w:rPr>
          <w:rFonts w:ascii="Arial" w:hAnsi="Arial" w:cs="Arial"/>
          <w:b/>
          <w:bCs/>
        </w:rPr>
        <w:t>/</w:t>
      </w:r>
      <w:r w:rsidR="00E95652">
        <w:rPr>
          <w:rFonts w:ascii="Arial" w:hAnsi="Arial" w:cs="Arial"/>
          <w:b/>
          <w:bCs/>
        </w:rPr>
        <w:t>05</w:t>
      </w:r>
      <w:r w:rsidR="004E7556" w:rsidRPr="002F5B3E">
        <w:rPr>
          <w:rFonts w:ascii="Arial" w:hAnsi="Arial" w:cs="Arial"/>
          <w:b/>
          <w:bCs/>
        </w:rPr>
        <w:t>/2026</w:t>
      </w:r>
      <w:r w:rsidR="00BB7342" w:rsidRPr="002F5B3E">
        <w:rPr>
          <w:rFonts w:ascii="Arial" w:hAnsi="Arial" w:cs="Arial"/>
          <w:b/>
          <w:bCs/>
        </w:rPr>
        <w:t xml:space="preserve"> </w:t>
      </w:r>
      <w:r w:rsidR="00E95652">
        <w:rPr>
          <w:rFonts w:ascii="Arial" w:hAnsi="Arial" w:cs="Arial"/>
          <w:b/>
          <w:bCs/>
        </w:rPr>
        <w:t>(segunda-</w:t>
      </w:r>
      <w:r w:rsidR="00BB7342" w:rsidRPr="002F5B3E">
        <w:rPr>
          <w:rFonts w:ascii="Arial" w:hAnsi="Arial" w:cs="Arial"/>
          <w:b/>
          <w:bCs/>
        </w:rPr>
        <w:t>feira</w:t>
      </w:r>
      <w:r w:rsidR="00BB7342" w:rsidRPr="002F5B3E">
        <w:rPr>
          <w:rFonts w:ascii="Arial" w:hAnsi="Arial" w:cs="Arial"/>
        </w:rPr>
        <w:t>).</w:t>
      </w:r>
    </w:p>
    <w:p w14:paraId="3277E006" w14:textId="0BDFF667" w:rsidR="00043621" w:rsidRPr="002F5B3E" w:rsidRDefault="00761A85" w:rsidP="00C126A0">
      <w:pPr>
        <w:pStyle w:val="PargrafodaLista"/>
        <w:numPr>
          <w:ilvl w:val="2"/>
          <w:numId w:val="1"/>
        </w:numPr>
        <w:spacing w:line="276" w:lineRule="auto"/>
        <w:ind w:left="0" w:hanging="4"/>
        <w:rPr>
          <w:rFonts w:ascii="Arial" w:hAnsi="Arial" w:cs="Arial"/>
        </w:rPr>
      </w:pPr>
      <w:r w:rsidRPr="002F5B3E">
        <w:rPr>
          <w:rFonts w:ascii="Arial" w:hAnsi="Arial" w:cs="Arial"/>
        </w:rPr>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2F5B3E" w:rsidRDefault="00761A85" w:rsidP="00C126A0">
      <w:pPr>
        <w:pStyle w:val="PargrafodaLista"/>
        <w:numPr>
          <w:ilvl w:val="1"/>
          <w:numId w:val="1"/>
        </w:numPr>
        <w:spacing w:line="276" w:lineRule="auto"/>
        <w:ind w:left="0" w:hanging="4"/>
        <w:rPr>
          <w:rFonts w:ascii="Arial" w:hAnsi="Arial" w:cs="Arial"/>
        </w:rPr>
      </w:pPr>
      <w:r w:rsidRPr="002F5B3E">
        <w:rPr>
          <w:rFonts w:ascii="Arial" w:hAnsi="Arial" w:cs="Arial"/>
        </w:rPr>
        <w:t>- O requerimento deverá ser formalizado mediante a apresentação de solicitação formal escrita dirigida ao pregoeiro</w:t>
      </w:r>
      <w:r w:rsidR="007E5361" w:rsidRPr="002F5B3E">
        <w:rPr>
          <w:rFonts w:ascii="Arial" w:hAnsi="Arial" w:cs="Arial"/>
        </w:rPr>
        <w:t>/agente de contratação</w:t>
      </w:r>
      <w:r w:rsidRPr="002F5B3E">
        <w:rPr>
          <w:rFonts w:ascii="Arial" w:hAnsi="Arial" w:cs="Arial"/>
        </w:rPr>
        <w:t>, devidamente protocolado no setor de Protocolos do Município de Vera Cruz do Oeste, durante o horário de expediente, das 08h00min às 12h00min, das 13h30min às 17h30min, ou via e-mail para os Agentes de Contratação</w:t>
      </w:r>
      <w:r w:rsidR="00472801" w:rsidRPr="002F5B3E">
        <w:rPr>
          <w:rFonts w:ascii="Arial" w:hAnsi="Arial" w:cs="Arial"/>
        </w:rPr>
        <w:t xml:space="preserve"> nos endereços: </w:t>
      </w:r>
      <w:hyperlink r:id="rId10" w:history="1">
        <w:r w:rsidRPr="002F5B3E">
          <w:rPr>
            <w:rStyle w:val="Hyperlink"/>
            <w:rFonts w:ascii="Arial" w:hAnsi="Arial" w:cs="Arial"/>
          </w:rPr>
          <w:t>pregoeiraveco@gmail.com</w:t>
        </w:r>
      </w:hyperlink>
      <w:r w:rsidR="00472801" w:rsidRPr="002F5B3E">
        <w:rPr>
          <w:rFonts w:ascii="Arial" w:hAnsi="Arial" w:cs="Arial"/>
          <w:lang w:val="pt-PT"/>
        </w:rPr>
        <w:t xml:space="preserve"> ou </w:t>
      </w:r>
      <w:hyperlink r:id="rId11" w:history="1">
        <w:r w:rsidR="00E23765" w:rsidRPr="002F5B3E">
          <w:rPr>
            <w:rStyle w:val="Hyperlink"/>
            <w:rFonts w:ascii="Arial" w:hAnsi="Arial" w:cs="Arial"/>
          </w:rPr>
          <w:t>licitacao@veracruz.pr.gov.br</w:t>
        </w:r>
      </w:hyperlink>
      <w:r w:rsidR="00472801" w:rsidRPr="002F5B3E">
        <w:rPr>
          <w:rFonts w:ascii="Arial" w:hAnsi="Arial" w:cs="Arial"/>
        </w:rPr>
        <w:t>.</w:t>
      </w:r>
      <w:r w:rsidRPr="002F5B3E">
        <w:rPr>
          <w:rFonts w:ascii="Arial" w:hAnsi="Arial" w:cs="Arial"/>
        </w:rPr>
        <w:t xml:space="preserve"> </w:t>
      </w:r>
    </w:p>
    <w:p w14:paraId="21A8F51F" w14:textId="6310E1F6" w:rsidR="00043621" w:rsidRPr="002F5B3E" w:rsidRDefault="00761A85" w:rsidP="00C126A0">
      <w:pPr>
        <w:pStyle w:val="PargrafodaLista"/>
        <w:numPr>
          <w:ilvl w:val="2"/>
          <w:numId w:val="1"/>
        </w:numPr>
        <w:spacing w:line="276" w:lineRule="auto"/>
        <w:ind w:left="0" w:firstLine="0"/>
        <w:rPr>
          <w:rFonts w:ascii="Arial" w:hAnsi="Arial" w:cs="Arial"/>
        </w:rPr>
      </w:pPr>
      <w:r w:rsidRPr="002F5B3E">
        <w:rPr>
          <w:rFonts w:ascii="Arial" w:hAnsi="Arial" w:cs="Arial"/>
        </w:rPr>
        <w:t>- Os requerimentos deverão ser protocolados em forma de Ofício, devidamente assinado pelo responsável legal, acompanhado de documento de identificação da empresa.</w:t>
      </w:r>
    </w:p>
    <w:p w14:paraId="69D0595C" w14:textId="0325E4E5" w:rsidR="00043621" w:rsidRPr="002F5B3E" w:rsidRDefault="00761A85" w:rsidP="00C126A0">
      <w:pPr>
        <w:pStyle w:val="PargrafodaLista"/>
        <w:numPr>
          <w:ilvl w:val="1"/>
          <w:numId w:val="1"/>
        </w:numPr>
        <w:spacing w:line="276" w:lineRule="auto"/>
        <w:ind w:left="0" w:hanging="4"/>
        <w:rPr>
          <w:rFonts w:ascii="Arial" w:hAnsi="Arial" w:cs="Arial"/>
        </w:rPr>
      </w:pPr>
      <w:r w:rsidRPr="002F5B3E">
        <w:rPr>
          <w:rFonts w:ascii="Arial" w:hAnsi="Arial" w:cs="Arial"/>
        </w:rPr>
        <w:t xml:space="preserve">- </w:t>
      </w:r>
      <w:r w:rsidR="00E81001" w:rsidRPr="002F5B3E">
        <w:rPr>
          <w:rFonts w:ascii="Arial" w:hAnsi="Arial" w:cs="Arial"/>
        </w:rPr>
        <w:t>As questões formuladas que forem de interesse geral, bem como as respostas, serão divulgadas no Portal do Compras.Gov.BR (</w:t>
      </w:r>
      <w:hyperlink r:id="rId12" w:history="1">
        <w:r w:rsidR="00E81001" w:rsidRPr="002F5B3E">
          <w:rPr>
            <w:rStyle w:val="Hyperlink"/>
            <w:rFonts w:ascii="Arial" w:hAnsi="Arial" w:cs="Arial"/>
          </w:rPr>
          <w:t>https://www.gov.br/compras/pt-br</w:t>
        </w:r>
      </w:hyperlink>
      <w:r w:rsidR="00E81001" w:rsidRPr="002F5B3E">
        <w:rPr>
          <w:rFonts w:ascii="Arial" w:hAnsi="Arial" w:cs="Arial"/>
        </w:rPr>
        <w:t>) e no Portal da Transparência do Município de Vera Cruz do Oeste - PR, (www.veracruz.pr.gov.br).</w:t>
      </w:r>
    </w:p>
    <w:p w14:paraId="790119FA" w14:textId="17630C5F" w:rsidR="00043621" w:rsidRPr="002F5B3E" w:rsidRDefault="00043621" w:rsidP="00C126A0">
      <w:pPr>
        <w:tabs>
          <w:tab w:val="left" w:pos="426"/>
        </w:tabs>
        <w:spacing w:line="276" w:lineRule="auto"/>
        <w:ind w:left="60"/>
        <w:jc w:val="both"/>
        <w:rPr>
          <w:rFonts w:ascii="Arial" w:hAnsi="Arial" w:cs="Arial"/>
          <w:u w:val="single"/>
        </w:rPr>
      </w:pPr>
    </w:p>
    <w:p w14:paraId="7C531E74" w14:textId="3B068AED" w:rsidR="00C100D0" w:rsidRPr="002F5B3E" w:rsidRDefault="00761A85" w:rsidP="00C126A0">
      <w:pPr>
        <w:pStyle w:val="PargrafodaLista"/>
        <w:numPr>
          <w:ilvl w:val="0"/>
          <w:numId w:val="1"/>
        </w:numPr>
        <w:tabs>
          <w:tab w:val="left" w:pos="426"/>
        </w:tabs>
        <w:spacing w:line="276" w:lineRule="auto"/>
        <w:ind w:left="0" w:hanging="4"/>
        <w:rPr>
          <w:rFonts w:ascii="Arial" w:hAnsi="Arial" w:cs="Arial"/>
          <w:b/>
          <w:bCs/>
        </w:rPr>
      </w:pPr>
      <w:r w:rsidRPr="002F5B3E">
        <w:rPr>
          <w:rFonts w:ascii="Arial" w:hAnsi="Arial" w:cs="Arial"/>
          <w:b/>
          <w:bCs/>
        </w:rPr>
        <w:t>- DA PARTICIPAÇÃO</w:t>
      </w:r>
    </w:p>
    <w:p w14:paraId="225D6725" w14:textId="58B815B8" w:rsidR="00C100D0" w:rsidRPr="002F5B3E" w:rsidRDefault="0005788A" w:rsidP="00C126A0">
      <w:pPr>
        <w:pStyle w:val="PargrafodaLista"/>
        <w:numPr>
          <w:ilvl w:val="1"/>
          <w:numId w:val="1"/>
        </w:numPr>
        <w:tabs>
          <w:tab w:val="left" w:pos="426"/>
        </w:tabs>
        <w:spacing w:line="276" w:lineRule="auto"/>
        <w:ind w:left="0" w:hanging="4"/>
        <w:rPr>
          <w:rFonts w:ascii="Arial" w:hAnsi="Arial" w:cs="Arial"/>
        </w:rPr>
      </w:pPr>
      <w:r w:rsidRPr="002F5B3E">
        <w:rPr>
          <w:rFonts w:ascii="Arial" w:hAnsi="Arial" w:cs="Arial"/>
        </w:rPr>
        <w:t xml:space="preserve"> </w:t>
      </w:r>
      <w:r w:rsidR="00690D05" w:rsidRPr="002F5B3E">
        <w:rPr>
          <w:rFonts w:ascii="Arial" w:hAnsi="Arial" w:cs="Arial"/>
        </w:rPr>
        <w:t>No</w:t>
      </w:r>
      <w:r w:rsidR="00862186" w:rsidRPr="002F5B3E">
        <w:rPr>
          <w:rFonts w:ascii="Arial" w:hAnsi="Arial" w:cs="Arial"/>
        </w:rPr>
        <w:t>s</w:t>
      </w:r>
      <w:r w:rsidR="00514029" w:rsidRPr="002F5B3E">
        <w:rPr>
          <w:rFonts w:ascii="Arial" w:hAnsi="Arial" w:cs="Arial"/>
        </w:rPr>
        <w:t xml:space="preserve"> </w:t>
      </w:r>
      <w:r w:rsidR="00584C39" w:rsidRPr="002F5B3E">
        <w:rPr>
          <w:rFonts w:ascii="Arial" w:hAnsi="Arial" w:cs="Arial"/>
        </w:rPr>
        <w:t>itens</w:t>
      </w:r>
      <w:r w:rsidR="00C100D0" w:rsidRPr="002F5B3E">
        <w:rPr>
          <w:rFonts w:ascii="Arial" w:hAnsi="Arial" w:cs="Arial"/>
        </w:rPr>
        <w:t xml:space="preserve"> cujo valor seja de até R$ 80.000,00 (oitenta mil reais</w:t>
      </w:r>
      <w:r w:rsidR="00ED5A15" w:rsidRPr="002F5B3E">
        <w:rPr>
          <w:rFonts w:ascii="Arial" w:hAnsi="Arial" w:cs="Arial"/>
        </w:rPr>
        <w:t>)</w:t>
      </w:r>
      <w:r w:rsidR="002B3DEB" w:rsidRPr="002F5B3E">
        <w:rPr>
          <w:rFonts w:ascii="Arial" w:hAnsi="Arial" w:cs="Arial"/>
        </w:rPr>
        <w:t xml:space="preserve"> </w:t>
      </w:r>
      <w:r w:rsidR="00C100D0" w:rsidRPr="002F5B3E">
        <w:rPr>
          <w:rFonts w:ascii="Arial" w:hAnsi="Arial" w:cs="Arial"/>
        </w:rPr>
        <w:t>será permitida a participação exclusiva de Micro</w:t>
      </w:r>
      <w:r w:rsidR="006538D6" w:rsidRPr="002F5B3E">
        <w:rPr>
          <w:rFonts w:ascii="Arial" w:hAnsi="Arial" w:cs="Arial"/>
        </w:rPr>
        <w:t>e</w:t>
      </w:r>
      <w:r w:rsidR="00C100D0" w:rsidRPr="002F5B3E">
        <w:rPr>
          <w:rFonts w:ascii="Arial" w:hAnsi="Arial" w:cs="Arial"/>
        </w:rPr>
        <w:t>mpresa e Empresa de Pequeno Porte, de acordo com a Lei Complementar 123/2006 alterada pela Lei complementar 147/2014.</w:t>
      </w:r>
    </w:p>
    <w:p w14:paraId="62312358" w14:textId="687CEC13" w:rsidR="00E37A0C" w:rsidRPr="002F5B3E" w:rsidRDefault="00593B0F" w:rsidP="00C126A0">
      <w:pPr>
        <w:pStyle w:val="PargrafodaLista"/>
        <w:numPr>
          <w:ilvl w:val="2"/>
          <w:numId w:val="1"/>
        </w:numPr>
        <w:tabs>
          <w:tab w:val="left" w:pos="426"/>
        </w:tabs>
        <w:spacing w:line="276" w:lineRule="auto"/>
        <w:ind w:left="0" w:hanging="4"/>
        <w:rPr>
          <w:rFonts w:ascii="Arial" w:hAnsi="Arial" w:cs="Arial"/>
        </w:rPr>
      </w:pPr>
      <w:r w:rsidRPr="002F5B3E">
        <w:rPr>
          <w:rFonts w:ascii="Arial" w:hAnsi="Arial" w:cs="Arial"/>
        </w:rPr>
        <w:t xml:space="preserve">– </w:t>
      </w:r>
      <w:r w:rsidR="00E37A0C" w:rsidRPr="002F5B3E">
        <w:rPr>
          <w:rFonts w:ascii="Arial" w:hAnsi="Arial" w:cs="Arial"/>
        </w:rPr>
        <w:t xml:space="preserve">Conforme art. 4, § 2º da Lei 14.133/2021, para obtenção dos benefícios a que se refere os artigos 42 a 49 da Lei 123/2006, as microempresas e empresas de pequeno porte </w:t>
      </w:r>
      <w:r w:rsidR="00E37A0C" w:rsidRPr="002F5B3E">
        <w:rPr>
          <w:rFonts w:ascii="Arial" w:hAnsi="Arial" w:cs="Arial"/>
          <w:b/>
          <w:bCs/>
        </w:rPr>
        <w:t>deverão apresentar,</w:t>
      </w:r>
      <w:r w:rsidR="00E37A0C" w:rsidRPr="002F5B3E">
        <w:rPr>
          <w:rFonts w:ascii="Arial" w:hAnsi="Arial" w:cs="Arial"/>
        </w:rPr>
        <w:t xml:space="preserve"> </w:t>
      </w:r>
      <w:r w:rsidR="00E37A0C" w:rsidRPr="002F5B3E">
        <w:rPr>
          <w:rFonts w:ascii="Arial" w:hAnsi="Arial" w:cs="Arial"/>
          <w:b/>
          <w:bCs/>
        </w:rPr>
        <w:t>juntamente com a proposta ajustada</w:t>
      </w:r>
      <w:r w:rsidR="00E37A0C" w:rsidRPr="002F5B3E">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2F5B3E" w:rsidRDefault="00E37A0C" w:rsidP="00C126A0">
      <w:pPr>
        <w:pStyle w:val="PargrafodaLista"/>
        <w:numPr>
          <w:ilvl w:val="1"/>
          <w:numId w:val="1"/>
        </w:numPr>
        <w:tabs>
          <w:tab w:val="left" w:pos="426"/>
        </w:tabs>
        <w:spacing w:line="276" w:lineRule="auto"/>
        <w:ind w:left="0" w:hanging="4"/>
        <w:rPr>
          <w:rFonts w:ascii="Arial" w:hAnsi="Arial" w:cs="Arial"/>
        </w:rPr>
      </w:pPr>
      <w:r w:rsidRPr="002F5B3E">
        <w:rPr>
          <w:rFonts w:ascii="Arial" w:hAnsi="Arial" w:cs="Arial"/>
        </w:rPr>
        <w:t>  - A licitante deverá efetuar análise minuciosa de todas as informações constantes no Estudo Técnico Preliminar - ETP e no Termo de Referência, anexos I e II respectivamente, esclarecendo junto ao município toda e qualquer dúvida sobre detalhes relevantes para o correto fornecimento e prestação dos serviços licitados.</w:t>
      </w:r>
    </w:p>
    <w:p w14:paraId="4D4E77C7" w14:textId="77777777" w:rsidR="00E37A0C" w:rsidRPr="002F5B3E" w:rsidRDefault="00E37A0C" w:rsidP="00C126A0">
      <w:pPr>
        <w:pStyle w:val="PargrafodaLista"/>
        <w:numPr>
          <w:ilvl w:val="1"/>
          <w:numId w:val="1"/>
        </w:numPr>
        <w:tabs>
          <w:tab w:val="left" w:pos="426"/>
        </w:tabs>
        <w:spacing w:line="276" w:lineRule="auto"/>
        <w:ind w:left="0" w:firstLine="0"/>
        <w:rPr>
          <w:rFonts w:ascii="Arial" w:hAnsi="Arial" w:cs="Arial"/>
        </w:rPr>
      </w:pPr>
      <w:r w:rsidRPr="002F5B3E">
        <w:rPr>
          <w:rFonts w:ascii="Arial" w:hAnsi="Arial" w:cs="Arial"/>
        </w:rPr>
        <w:t>Não poderão participar desta licitação pessoas físicas ou jurídicas que, direta ou indiretamente:</w:t>
      </w:r>
      <w:bookmarkStart w:id="1" w:name="_Hlk159418677"/>
    </w:p>
    <w:bookmarkEnd w:id="1"/>
    <w:p w14:paraId="5655DD2A" w14:textId="77777777" w:rsidR="00E37A0C" w:rsidRPr="002F5B3E"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2F5B3E">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2" w:name="art14ii"/>
      <w:bookmarkEnd w:id="2"/>
    </w:p>
    <w:p w14:paraId="3712863A" w14:textId="77777777" w:rsidR="00E37A0C" w:rsidRPr="002F5B3E"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2F5B3E">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CB41D1C" w14:textId="77777777" w:rsidR="00E37A0C" w:rsidRPr="002F5B3E"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2F5B3E">
        <w:rPr>
          <w:rFonts w:ascii="Arial" w:hAnsi="Arial" w:cs="Arial"/>
          <w:sz w:val="22"/>
          <w:szCs w:val="22"/>
        </w:rPr>
        <w:t>- pessoa física ou jurídica que se encontre, ao tempo da licitação, impossibilitada de participar da licitação em decorrência de sanção que lhe foi imposta;</w:t>
      </w:r>
      <w:bookmarkStart w:id="4" w:name="art14iv"/>
      <w:bookmarkEnd w:id="4"/>
    </w:p>
    <w:p w14:paraId="04CDA44D" w14:textId="77777777" w:rsidR="00E37A0C" w:rsidRPr="002F5B3E"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2F5B3E">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Pr="002F5B3E">
        <w:rPr>
          <w:rFonts w:ascii="Arial" w:hAnsi="Arial" w:cs="Arial"/>
          <w:sz w:val="22"/>
          <w:szCs w:val="22"/>
        </w:rPr>
        <w:t>;</w:t>
      </w:r>
    </w:p>
    <w:p w14:paraId="6024CB61" w14:textId="77777777" w:rsidR="00E37A0C" w:rsidRPr="002F5B3E"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2F5B3E">
        <w:rPr>
          <w:rFonts w:ascii="Arial" w:hAnsi="Arial" w:cs="Arial"/>
          <w:sz w:val="22"/>
          <w:szCs w:val="22"/>
        </w:rPr>
        <w:lastRenderedPageBreak/>
        <w:t>empresas controladoras, controladas ou coligadas, nos termos da </w:t>
      </w:r>
      <w:hyperlink r:id="rId13" w:history="1">
        <w:r w:rsidRPr="002F5B3E">
          <w:rPr>
            <w:rStyle w:val="Hyperlink"/>
            <w:rFonts w:ascii="Arial" w:eastAsiaTheme="majorEastAsia" w:hAnsi="Arial" w:cs="Arial"/>
            <w:color w:val="auto"/>
            <w:sz w:val="22"/>
            <w:szCs w:val="22"/>
            <w:u w:val="none"/>
          </w:rPr>
          <w:t>Lei nº 6.404, de 15 de dezembro de 1976</w:t>
        </w:r>
      </w:hyperlink>
      <w:r w:rsidRPr="002F5B3E">
        <w:rPr>
          <w:rFonts w:ascii="Arial" w:hAnsi="Arial" w:cs="Arial"/>
          <w:sz w:val="22"/>
          <w:szCs w:val="22"/>
        </w:rPr>
        <w:t>, concorrendo entre si;</w:t>
      </w:r>
      <w:bookmarkStart w:id="6" w:name="art14vi"/>
      <w:bookmarkEnd w:id="6"/>
    </w:p>
    <w:p w14:paraId="7E9B24EC" w14:textId="77777777" w:rsidR="00E37A0C" w:rsidRPr="002F5B3E"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2F5B3E">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3B600155" w:rsidR="00E37A0C" w:rsidRPr="002F5B3E"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2F5B3E">
        <w:rPr>
          <w:rFonts w:ascii="Arial" w:hAnsi="Arial" w:cs="Arial"/>
          <w:sz w:val="22"/>
          <w:szCs w:val="22"/>
        </w:rPr>
        <w:t xml:space="preserve">O impedimento de que trata o item </w:t>
      </w:r>
      <w:r w:rsidR="008C3C68" w:rsidRPr="002F5B3E">
        <w:rPr>
          <w:rFonts w:ascii="Arial" w:hAnsi="Arial" w:cs="Arial"/>
          <w:sz w:val="22"/>
          <w:szCs w:val="22"/>
        </w:rPr>
        <w:t>acima</w:t>
      </w:r>
      <w:r w:rsidRPr="002F5B3E">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752ACA6B" w14:textId="5A746FEE" w:rsidR="00E37A0C" w:rsidRPr="002F5B3E"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2F5B3E">
        <w:rPr>
          <w:rFonts w:ascii="Arial" w:hAnsi="Arial" w:cs="Arial"/>
          <w:sz w:val="22"/>
          <w:szCs w:val="22"/>
        </w:rPr>
        <w:t xml:space="preserve">A critério da Administração e exclusivamente a seu serviço, o autor dos projetos e a empresa a que se referem os incisos </w:t>
      </w:r>
      <w:r w:rsidR="00087298" w:rsidRPr="002F5B3E">
        <w:rPr>
          <w:rFonts w:ascii="Arial" w:hAnsi="Arial" w:cs="Arial"/>
          <w:sz w:val="22"/>
          <w:szCs w:val="22"/>
        </w:rPr>
        <w:t>9</w:t>
      </w:r>
      <w:r w:rsidRPr="002F5B3E">
        <w:rPr>
          <w:rFonts w:ascii="Arial" w:hAnsi="Arial" w:cs="Arial"/>
          <w:sz w:val="22"/>
          <w:szCs w:val="22"/>
        </w:rPr>
        <w:t xml:space="preserve">.3.1 e </w:t>
      </w:r>
      <w:r w:rsidR="00087298" w:rsidRPr="002F5B3E">
        <w:rPr>
          <w:rFonts w:ascii="Arial" w:hAnsi="Arial" w:cs="Arial"/>
          <w:sz w:val="22"/>
          <w:szCs w:val="22"/>
        </w:rPr>
        <w:t>9</w:t>
      </w:r>
      <w:r w:rsidRPr="002F5B3E">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05A46DB3" w14:textId="77777777" w:rsidR="00E37A0C" w:rsidRPr="002F5B3E"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2F5B3E">
        <w:rPr>
          <w:rFonts w:ascii="Arial" w:hAnsi="Arial" w:cs="Arial"/>
          <w:sz w:val="22"/>
          <w:szCs w:val="22"/>
        </w:rPr>
        <w:t>Equiparam-se aos autores do projeto as empresas integrantes do mesmo grupo econômico.</w:t>
      </w:r>
      <w:bookmarkStart w:id="9" w:name="art14§4"/>
      <w:bookmarkEnd w:id="9"/>
    </w:p>
    <w:p w14:paraId="10112533" w14:textId="77777777" w:rsidR="00E37A0C" w:rsidRPr="002F5B3E"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2F5B3E">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7CCCDFB4" w14:textId="77777777" w:rsidR="00E37A0C" w:rsidRPr="002F5B3E"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2F5B3E">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2F5B3E" w:rsidRDefault="00E37A0C" w:rsidP="00C126A0">
      <w:pPr>
        <w:pStyle w:val="NormalWeb"/>
        <w:numPr>
          <w:ilvl w:val="2"/>
          <w:numId w:val="1"/>
        </w:numPr>
        <w:tabs>
          <w:tab w:val="left" w:pos="851"/>
        </w:tabs>
        <w:spacing w:before="0" w:beforeAutospacing="0" w:after="0" w:afterAutospacing="0" w:line="276" w:lineRule="auto"/>
        <w:ind w:left="0" w:firstLine="0"/>
        <w:jc w:val="both"/>
        <w:rPr>
          <w:rFonts w:ascii="Arial" w:hAnsi="Arial" w:cs="Arial"/>
          <w:sz w:val="22"/>
          <w:szCs w:val="22"/>
        </w:rPr>
      </w:pPr>
      <w:r w:rsidRPr="002F5B3E">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2F5B3E" w:rsidRDefault="00043621" w:rsidP="00C126A0">
      <w:pPr>
        <w:pStyle w:val="PargrafodaLista"/>
        <w:tabs>
          <w:tab w:val="left" w:pos="426"/>
        </w:tabs>
        <w:spacing w:line="276" w:lineRule="auto"/>
        <w:ind w:left="0"/>
        <w:rPr>
          <w:rFonts w:ascii="Arial" w:hAnsi="Arial" w:cs="Arial"/>
        </w:rPr>
      </w:pPr>
    </w:p>
    <w:p w14:paraId="4D6BD5F5" w14:textId="77777777" w:rsidR="00D61A95" w:rsidRPr="002F5B3E" w:rsidRDefault="00D61A95" w:rsidP="00C126A0">
      <w:pPr>
        <w:pStyle w:val="PargrafodaLista"/>
        <w:numPr>
          <w:ilvl w:val="0"/>
          <w:numId w:val="1"/>
        </w:numPr>
        <w:spacing w:line="276" w:lineRule="auto"/>
        <w:ind w:left="0" w:firstLine="0"/>
        <w:rPr>
          <w:rFonts w:ascii="Arial" w:hAnsi="Arial" w:cs="Arial"/>
          <w:b/>
          <w:bCs/>
          <w:color w:val="000000"/>
        </w:rPr>
      </w:pPr>
      <w:r w:rsidRPr="002F5B3E">
        <w:rPr>
          <w:rFonts w:ascii="Arial" w:hAnsi="Arial" w:cs="Arial"/>
          <w:b/>
          <w:bCs/>
          <w:color w:val="000000"/>
        </w:rPr>
        <w:t xml:space="preserve">DOS CRIMES EM LICITAÇÕES E CONTRATOS ADMINISTRATIVOS </w:t>
      </w:r>
    </w:p>
    <w:p w14:paraId="3CFC00C1" w14:textId="77777777" w:rsidR="00D61A95" w:rsidRPr="002F5B3E" w:rsidRDefault="00D61A95" w:rsidP="00C126A0">
      <w:pPr>
        <w:pStyle w:val="PargrafodaLista"/>
        <w:numPr>
          <w:ilvl w:val="1"/>
          <w:numId w:val="1"/>
        </w:numPr>
        <w:spacing w:line="276" w:lineRule="auto"/>
        <w:ind w:left="0" w:firstLine="0"/>
        <w:rPr>
          <w:rFonts w:ascii="Arial" w:hAnsi="Arial" w:cs="Arial"/>
          <w:b/>
          <w:bCs/>
        </w:rPr>
      </w:pPr>
      <w:r w:rsidRPr="002F5B3E">
        <w:rPr>
          <w:rFonts w:ascii="Arial" w:hAnsi="Arial" w:cs="Arial"/>
        </w:rPr>
        <w:t xml:space="preserve">Conforme o código penal </w:t>
      </w:r>
      <w:hyperlink r:id="rId14" w:history="1">
        <w:r w:rsidRPr="002F5B3E">
          <w:rPr>
            <w:rStyle w:val="Forte"/>
            <w:rFonts w:ascii="Arial" w:hAnsi="Arial" w:cs="Arial"/>
            <w:shd w:val="clear" w:color="auto" w:fill="FFFFFF"/>
          </w:rPr>
          <w:t>Decreto-Lei N</w:t>
        </w:r>
        <w:r w:rsidRPr="002F5B3E">
          <w:rPr>
            <w:rStyle w:val="Forte"/>
            <w:rFonts w:ascii="Arial" w:hAnsi="Arial" w:cs="Arial"/>
            <w:shd w:val="clear" w:color="auto" w:fill="FFFFFF"/>
            <w:vertAlign w:val="superscript"/>
          </w:rPr>
          <w:t>o</w:t>
        </w:r>
        <w:r w:rsidRPr="002F5B3E">
          <w:rPr>
            <w:rStyle w:val="Forte"/>
            <w:rFonts w:ascii="Arial" w:hAnsi="Arial" w:cs="Arial"/>
            <w:shd w:val="clear" w:color="auto" w:fill="FFFFFF"/>
          </w:rPr>
          <w:t> 2.848, de 7 de Dezembro de 1940</w:t>
        </w:r>
      </w:hyperlink>
      <w:r w:rsidRPr="002F5B3E">
        <w:rPr>
          <w:rFonts w:ascii="Arial" w:hAnsi="Arial" w:cs="Arial"/>
          <w:b/>
          <w:bCs/>
        </w:rPr>
        <w:t xml:space="preserve"> </w:t>
      </w:r>
      <w:r w:rsidRPr="002F5B3E">
        <w:rPr>
          <w:rFonts w:ascii="Arial" w:hAnsi="Arial" w:cs="Arial"/>
        </w:rPr>
        <w:t>constitui crime:</w:t>
      </w:r>
    </w:p>
    <w:p w14:paraId="2AB5C368" w14:textId="77777777" w:rsidR="00D61A95" w:rsidRPr="002F5B3E" w:rsidRDefault="00D61A95" w:rsidP="00C126A0">
      <w:pPr>
        <w:pStyle w:val="NormalWeb"/>
        <w:numPr>
          <w:ilvl w:val="2"/>
          <w:numId w:val="1"/>
        </w:numPr>
        <w:spacing w:before="0" w:beforeAutospacing="0" w:after="0" w:afterAutospacing="0" w:line="276" w:lineRule="auto"/>
        <w:ind w:left="0" w:firstLine="0"/>
        <w:jc w:val="both"/>
        <w:rPr>
          <w:rFonts w:ascii="Arial" w:hAnsi="Arial" w:cs="Arial"/>
          <w:b/>
          <w:bCs/>
          <w:color w:val="000000"/>
          <w:sz w:val="22"/>
          <w:szCs w:val="22"/>
        </w:rPr>
      </w:pPr>
      <w:r w:rsidRPr="002F5B3E">
        <w:rPr>
          <w:rFonts w:ascii="Arial" w:hAnsi="Arial" w:cs="Arial"/>
          <w:b/>
          <w:bCs/>
          <w:color w:val="000000"/>
          <w:sz w:val="22"/>
          <w:szCs w:val="22"/>
        </w:rPr>
        <w:t>Frustração do caráter competitivo de licitação</w:t>
      </w:r>
    </w:p>
    <w:p w14:paraId="1A1637B6" w14:textId="77777777" w:rsidR="00D61A95" w:rsidRPr="002F5B3E" w:rsidRDefault="00D61A95" w:rsidP="00C126A0">
      <w:pPr>
        <w:pStyle w:val="NormalWeb"/>
        <w:spacing w:before="0" w:beforeAutospacing="0" w:after="0" w:afterAutospacing="0" w:line="276" w:lineRule="auto"/>
        <w:jc w:val="both"/>
        <w:rPr>
          <w:rFonts w:ascii="Arial" w:hAnsi="Arial" w:cs="Arial"/>
          <w:color w:val="000000"/>
          <w:sz w:val="22"/>
          <w:szCs w:val="22"/>
        </w:rPr>
      </w:pPr>
      <w:hyperlink r:id="rId15" w:anchor="art337f" w:history="1">
        <w:r w:rsidRPr="002F5B3E">
          <w:rPr>
            <w:rStyle w:val="Hyperlink"/>
            <w:rFonts w:ascii="Arial" w:eastAsiaTheme="majorEastAsia" w:hAnsi="Arial" w:cs="Arial"/>
            <w:sz w:val="22"/>
            <w:szCs w:val="22"/>
          </w:rPr>
          <w:t>Art. 337-F.</w:t>
        </w:r>
      </w:hyperlink>
      <w:r w:rsidRPr="002F5B3E">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2F5B3E">
        <w:rPr>
          <w:rFonts w:ascii="Arial" w:hAnsi="Arial" w:cs="Arial"/>
          <w:b/>
          <w:bCs/>
          <w:color w:val="000000"/>
          <w:sz w:val="22"/>
          <w:szCs w:val="22"/>
        </w:rPr>
        <w:t>:</w:t>
      </w:r>
    </w:p>
    <w:p w14:paraId="61640D2B" w14:textId="77777777" w:rsidR="00D61A95" w:rsidRPr="002F5B3E" w:rsidRDefault="00D61A95" w:rsidP="00C126A0">
      <w:pPr>
        <w:pStyle w:val="NormalWeb"/>
        <w:spacing w:before="0" w:beforeAutospacing="0" w:after="0" w:afterAutospacing="0" w:line="276" w:lineRule="auto"/>
        <w:jc w:val="both"/>
        <w:rPr>
          <w:rFonts w:ascii="Arial" w:hAnsi="Arial" w:cs="Arial"/>
          <w:color w:val="000000"/>
          <w:sz w:val="22"/>
          <w:szCs w:val="22"/>
        </w:rPr>
      </w:pPr>
      <w:r w:rsidRPr="002F5B3E">
        <w:rPr>
          <w:rFonts w:ascii="Arial" w:hAnsi="Arial" w:cs="Arial"/>
          <w:color w:val="000000"/>
          <w:sz w:val="22"/>
          <w:szCs w:val="22"/>
        </w:rPr>
        <w:t>Pena - reclusão, de 4 (quatro) anos a 8 (oito) anos, e multa.</w:t>
      </w:r>
    </w:p>
    <w:p w14:paraId="565A1278" w14:textId="77777777" w:rsidR="00D61A95" w:rsidRPr="002F5B3E" w:rsidRDefault="00D61A95" w:rsidP="00C126A0">
      <w:pPr>
        <w:pStyle w:val="NormalWeb"/>
        <w:numPr>
          <w:ilvl w:val="2"/>
          <w:numId w:val="1"/>
        </w:numPr>
        <w:spacing w:before="0" w:beforeAutospacing="0" w:after="0" w:afterAutospacing="0" w:line="276" w:lineRule="auto"/>
        <w:ind w:left="0" w:firstLine="0"/>
        <w:jc w:val="both"/>
        <w:rPr>
          <w:rFonts w:ascii="Arial" w:hAnsi="Arial" w:cs="Arial"/>
          <w:b/>
          <w:bCs/>
          <w:color w:val="000000"/>
          <w:sz w:val="22"/>
          <w:szCs w:val="22"/>
        </w:rPr>
      </w:pPr>
      <w:r w:rsidRPr="002F5B3E">
        <w:rPr>
          <w:rFonts w:ascii="Arial" w:hAnsi="Arial" w:cs="Arial"/>
          <w:b/>
          <w:bCs/>
          <w:color w:val="000000"/>
          <w:sz w:val="22"/>
          <w:szCs w:val="22"/>
        </w:rPr>
        <w:t>Perturbação de processo licitatório</w:t>
      </w:r>
    </w:p>
    <w:p w14:paraId="58837C5B" w14:textId="77777777" w:rsidR="00D61A95" w:rsidRPr="002F5B3E" w:rsidRDefault="00D61A95" w:rsidP="00C126A0">
      <w:pPr>
        <w:pStyle w:val="NormalWeb"/>
        <w:spacing w:before="0" w:beforeAutospacing="0" w:after="0" w:afterAutospacing="0" w:line="276" w:lineRule="auto"/>
        <w:jc w:val="both"/>
        <w:rPr>
          <w:rFonts w:ascii="Arial" w:hAnsi="Arial" w:cs="Arial"/>
          <w:color w:val="000000"/>
          <w:sz w:val="22"/>
          <w:szCs w:val="22"/>
        </w:rPr>
      </w:pPr>
      <w:hyperlink r:id="rId16" w:anchor="art337i" w:history="1">
        <w:r w:rsidRPr="002F5B3E">
          <w:rPr>
            <w:rStyle w:val="Hyperlink"/>
            <w:rFonts w:ascii="Arial" w:eastAsiaTheme="majorEastAsia" w:hAnsi="Arial" w:cs="Arial"/>
            <w:sz w:val="22"/>
            <w:szCs w:val="22"/>
          </w:rPr>
          <w:t>Art. 337-I</w:t>
        </w:r>
      </w:hyperlink>
      <w:r w:rsidRPr="002F5B3E">
        <w:rPr>
          <w:rFonts w:ascii="Arial" w:hAnsi="Arial" w:cs="Arial"/>
          <w:color w:val="000000"/>
          <w:sz w:val="22"/>
          <w:szCs w:val="22"/>
        </w:rPr>
        <w:t>. Impedir, perturbar ou fraudar a realização de qualquer ato de processo licitatório:</w:t>
      </w:r>
    </w:p>
    <w:p w14:paraId="47468513" w14:textId="77777777" w:rsidR="00D61A95" w:rsidRPr="002F5B3E" w:rsidRDefault="00D61A95" w:rsidP="00C126A0">
      <w:pPr>
        <w:pStyle w:val="NormalWeb"/>
        <w:spacing w:before="0" w:beforeAutospacing="0" w:after="0" w:afterAutospacing="0" w:line="276" w:lineRule="auto"/>
        <w:jc w:val="both"/>
        <w:rPr>
          <w:rFonts w:ascii="Arial" w:hAnsi="Arial" w:cs="Arial"/>
          <w:color w:val="000000"/>
          <w:sz w:val="22"/>
          <w:szCs w:val="22"/>
        </w:rPr>
      </w:pPr>
      <w:r w:rsidRPr="002F5B3E">
        <w:rPr>
          <w:rFonts w:ascii="Arial" w:hAnsi="Arial" w:cs="Arial"/>
          <w:color w:val="000000"/>
          <w:sz w:val="22"/>
          <w:szCs w:val="22"/>
        </w:rPr>
        <w:t>Pena - detenção, de 6 (seis) meses a 3 (três) anos, e multa.</w:t>
      </w:r>
    </w:p>
    <w:p w14:paraId="776C17D2" w14:textId="77777777" w:rsidR="00D61A95" w:rsidRPr="002F5B3E" w:rsidRDefault="00D61A95" w:rsidP="00C126A0">
      <w:pPr>
        <w:pStyle w:val="NormalWeb"/>
        <w:numPr>
          <w:ilvl w:val="2"/>
          <w:numId w:val="1"/>
        </w:numPr>
        <w:spacing w:before="0" w:beforeAutospacing="0" w:after="0" w:afterAutospacing="0" w:line="276" w:lineRule="auto"/>
        <w:ind w:left="0" w:firstLine="0"/>
        <w:jc w:val="both"/>
        <w:rPr>
          <w:rFonts w:ascii="Arial" w:hAnsi="Arial" w:cs="Arial"/>
          <w:b/>
          <w:bCs/>
          <w:color w:val="000000"/>
          <w:sz w:val="22"/>
          <w:szCs w:val="22"/>
        </w:rPr>
      </w:pPr>
      <w:r w:rsidRPr="002F5B3E">
        <w:rPr>
          <w:rFonts w:ascii="Arial" w:hAnsi="Arial" w:cs="Arial"/>
          <w:b/>
          <w:bCs/>
          <w:color w:val="000000"/>
          <w:sz w:val="22"/>
          <w:szCs w:val="22"/>
        </w:rPr>
        <w:t>- Fraude em licitação ou contrato</w:t>
      </w:r>
    </w:p>
    <w:p w14:paraId="08DABF0A" w14:textId="77777777" w:rsidR="00D61A95" w:rsidRPr="002F5B3E" w:rsidRDefault="00D61A95" w:rsidP="00C126A0">
      <w:pPr>
        <w:pStyle w:val="NormalWeb"/>
        <w:spacing w:before="0" w:beforeAutospacing="0" w:after="0" w:afterAutospacing="0" w:line="276" w:lineRule="auto"/>
        <w:jc w:val="both"/>
        <w:rPr>
          <w:rFonts w:ascii="Arial" w:hAnsi="Arial" w:cs="Arial"/>
          <w:color w:val="000000"/>
          <w:sz w:val="22"/>
          <w:szCs w:val="22"/>
        </w:rPr>
      </w:pPr>
      <w:hyperlink r:id="rId17" w:anchor="art337l" w:history="1">
        <w:r w:rsidRPr="002F5B3E">
          <w:rPr>
            <w:rStyle w:val="Hyperlink"/>
            <w:rFonts w:ascii="Arial" w:eastAsiaTheme="majorEastAsia" w:hAnsi="Arial" w:cs="Arial"/>
            <w:sz w:val="22"/>
            <w:szCs w:val="22"/>
          </w:rPr>
          <w:t>Art. 337-L</w:t>
        </w:r>
      </w:hyperlink>
      <w:r w:rsidRPr="002F5B3E">
        <w:rPr>
          <w:rFonts w:ascii="Arial" w:hAnsi="Arial" w:cs="Arial"/>
          <w:color w:val="000000"/>
          <w:sz w:val="22"/>
          <w:szCs w:val="22"/>
        </w:rPr>
        <w:t>. Fraudar, em prejuízo da Administração Pública, licitação ou contrato dela decorrente, mediante:</w:t>
      </w:r>
    </w:p>
    <w:p w14:paraId="4ADF9DE7" w14:textId="77777777" w:rsidR="00D61A95" w:rsidRPr="002F5B3E" w:rsidRDefault="00D61A95" w:rsidP="00C126A0">
      <w:pPr>
        <w:pStyle w:val="NormalWeb"/>
        <w:spacing w:before="0" w:beforeAutospacing="0" w:after="0" w:afterAutospacing="0" w:line="276" w:lineRule="auto"/>
        <w:jc w:val="both"/>
        <w:rPr>
          <w:rFonts w:ascii="Arial" w:hAnsi="Arial" w:cs="Arial"/>
          <w:color w:val="000000"/>
          <w:sz w:val="22"/>
          <w:szCs w:val="22"/>
        </w:rPr>
      </w:pPr>
      <w:r w:rsidRPr="002F5B3E">
        <w:rPr>
          <w:rFonts w:ascii="Arial" w:hAnsi="Arial" w:cs="Arial"/>
          <w:color w:val="000000"/>
          <w:sz w:val="22"/>
          <w:szCs w:val="22"/>
        </w:rPr>
        <w:t>I - entrega de mercadoria ou prestação de serviços com qualidade ou em quantidade diversas das previstas no edital ou nos instrumentos contratuais;</w:t>
      </w:r>
    </w:p>
    <w:p w14:paraId="7FB97464" w14:textId="77777777" w:rsidR="00D61A95" w:rsidRPr="002F5B3E" w:rsidRDefault="00D61A95" w:rsidP="00C126A0">
      <w:pPr>
        <w:pStyle w:val="NormalWeb"/>
        <w:spacing w:before="0" w:beforeAutospacing="0" w:after="0" w:afterAutospacing="0" w:line="276" w:lineRule="auto"/>
        <w:jc w:val="both"/>
        <w:rPr>
          <w:rFonts w:ascii="Arial" w:hAnsi="Arial" w:cs="Arial"/>
          <w:color w:val="000000"/>
          <w:sz w:val="22"/>
          <w:szCs w:val="22"/>
        </w:rPr>
      </w:pPr>
      <w:r w:rsidRPr="002F5B3E">
        <w:rPr>
          <w:rFonts w:ascii="Arial" w:hAnsi="Arial" w:cs="Arial"/>
          <w:color w:val="000000"/>
          <w:sz w:val="22"/>
          <w:szCs w:val="22"/>
        </w:rPr>
        <w:t>II - fornecimento, como verdadeira ou perfeita, de mercadoria falsificada, deteriorada, inservível para consumo ou com prazo de validade vencido;</w:t>
      </w:r>
    </w:p>
    <w:p w14:paraId="08B3197E" w14:textId="77777777" w:rsidR="00D61A95" w:rsidRPr="002F5B3E" w:rsidRDefault="00D61A95" w:rsidP="00C126A0">
      <w:pPr>
        <w:pStyle w:val="NormalWeb"/>
        <w:spacing w:before="0" w:beforeAutospacing="0" w:after="0" w:afterAutospacing="0" w:line="276" w:lineRule="auto"/>
        <w:jc w:val="both"/>
        <w:rPr>
          <w:rFonts w:ascii="Arial" w:hAnsi="Arial" w:cs="Arial"/>
          <w:color w:val="000000"/>
          <w:sz w:val="22"/>
          <w:szCs w:val="22"/>
        </w:rPr>
      </w:pPr>
      <w:r w:rsidRPr="002F5B3E">
        <w:rPr>
          <w:rFonts w:ascii="Arial" w:hAnsi="Arial" w:cs="Arial"/>
          <w:color w:val="000000"/>
          <w:sz w:val="22"/>
          <w:szCs w:val="22"/>
        </w:rPr>
        <w:t>III - entrega de uma mercadoria por outra;</w:t>
      </w:r>
    </w:p>
    <w:p w14:paraId="59E59F4F" w14:textId="77777777" w:rsidR="00D61A95" w:rsidRPr="002F5B3E" w:rsidRDefault="00D61A95" w:rsidP="00C126A0">
      <w:pPr>
        <w:pStyle w:val="NormalWeb"/>
        <w:spacing w:before="0" w:beforeAutospacing="0" w:after="0" w:afterAutospacing="0" w:line="276" w:lineRule="auto"/>
        <w:jc w:val="both"/>
        <w:rPr>
          <w:rFonts w:ascii="Arial" w:hAnsi="Arial" w:cs="Arial"/>
          <w:color w:val="000000"/>
          <w:sz w:val="22"/>
          <w:szCs w:val="22"/>
        </w:rPr>
      </w:pPr>
      <w:r w:rsidRPr="002F5B3E">
        <w:rPr>
          <w:rFonts w:ascii="Arial" w:hAnsi="Arial" w:cs="Arial"/>
          <w:color w:val="000000"/>
          <w:sz w:val="22"/>
          <w:szCs w:val="22"/>
        </w:rPr>
        <w:lastRenderedPageBreak/>
        <w:t>IV - alteração da substância, qualidade ou quantidade da mercadoria ou do serviço fornecido;</w:t>
      </w:r>
    </w:p>
    <w:p w14:paraId="591D7DCD" w14:textId="77777777" w:rsidR="00D61A95" w:rsidRPr="002F5B3E" w:rsidRDefault="00D61A95" w:rsidP="00C126A0">
      <w:pPr>
        <w:pStyle w:val="NormalWeb"/>
        <w:spacing w:before="0" w:beforeAutospacing="0" w:after="0" w:afterAutospacing="0" w:line="276" w:lineRule="auto"/>
        <w:jc w:val="both"/>
        <w:rPr>
          <w:rFonts w:ascii="Arial" w:hAnsi="Arial" w:cs="Arial"/>
          <w:color w:val="000000"/>
          <w:sz w:val="22"/>
          <w:szCs w:val="22"/>
        </w:rPr>
      </w:pPr>
      <w:r w:rsidRPr="002F5B3E">
        <w:rPr>
          <w:rFonts w:ascii="Arial" w:hAnsi="Arial" w:cs="Arial"/>
          <w:color w:val="000000"/>
          <w:sz w:val="22"/>
          <w:szCs w:val="22"/>
        </w:rPr>
        <w:t>V - qualquer meio fraudulento que torne injustamente mais onerosa para a Administração Pública a proposta ou a execução do contrato:</w:t>
      </w:r>
    </w:p>
    <w:p w14:paraId="5B701516" w14:textId="77777777" w:rsidR="00D61A95" w:rsidRPr="002F5B3E" w:rsidRDefault="00D61A95" w:rsidP="00C126A0">
      <w:pPr>
        <w:pStyle w:val="NormalWeb"/>
        <w:spacing w:before="0" w:beforeAutospacing="0" w:after="0" w:afterAutospacing="0" w:line="276" w:lineRule="auto"/>
        <w:jc w:val="both"/>
        <w:rPr>
          <w:rFonts w:ascii="Arial" w:hAnsi="Arial" w:cs="Arial"/>
          <w:color w:val="000000"/>
          <w:sz w:val="22"/>
          <w:szCs w:val="22"/>
        </w:rPr>
      </w:pPr>
      <w:r w:rsidRPr="002F5B3E">
        <w:rPr>
          <w:rFonts w:ascii="Arial" w:hAnsi="Arial" w:cs="Arial"/>
          <w:color w:val="000000"/>
          <w:sz w:val="22"/>
          <w:szCs w:val="22"/>
        </w:rPr>
        <w:t>Pena - reclusão, de 4 (quatro) anos a 8 (oito) anos, e multa.</w:t>
      </w:r>
    </w:p>
    <w:p w14:paraId="33D213C8" w14:textId="77777777" w:rsidR="00520869" w:rsidRPr="002F5B3E" w:rsidRDefault="00520869" w:rsidP="00C126A0">
      <w:pPr>
        <w:pStyle w:val="NormalWeb"/>
        <w:numPr>
          <w:ilvl w:val="1"/>
          <w:numId w:val="1"/>
        </w:numPr>
        <w:spacing w:before="0" w:beforeAutospacing="0" w:after="0" w:afterAutospacing="0" w:line="276" w:lineRule="auto"/>
        <w:ind w:left="0" w:firstLine="0"/>
        <w:jc w:val="both"/>
        <w:rPr>
          <w:rFonts w:ascii="Arial" w:hAnsi="Arial" w:cs="Arial"/>
          <w:sz w:val="22"/>
          <w:szCs w:val="22"/>
        </w:rPr>
      </w:pPr>
      <w:r w:rsidRPr="002F5B3E">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2BD54287" w14:textId="77777777" w:rsidR="00D61A95" w:rsidRPr="002F5B3E" w:rsidRDefault="00D61A95" w:rsidP="00C126A0">
      <w:pPr>
        <w:pStyle w:val="PargrafodaLista"/>
        <w:spacing w:line="276" w:lineRule="auto"/>
        <w:ind w:left="0"/>
        <w:rPr>
          <w:rFonts w:ascii="Arial" w:hAnsi="Arial" w:cs="Arial"/>
        </w:rPr>
      </w:pPr>
    </w:p>
    <w:p w14:paraId="230DFDB8" w14:textId="07911BBE" w:rsidR="00043621" w:rsidRPr="002F5B3E" w:rsidRDefault="00761A85" w:rsidP="00C126A0">
      <w:pPr>
        <w:pStyle w:val="PargrafodaLista"/>
        <w:numPr>
          <w:ilvl w:val="0"/>
          <w:numId w:val="1"/>
        </w:numPr>
        <w:spacing w:line="276" w:lineRule="auto"/>
        <w:ind w:left="0" w:hanging="4"/>
        <w:rPr>
          <w:rFonts w:ascii="Arial" w:hAnsi="Arial" w:cs="Arial"/>
          <w:b/>
          <w:bCs/>
        </w:rPr>
      </w:pPr>
      <w:r w:rsidRPr="002F5B3E">
        <w:rPr>
          <w:rFonts w:ascii="Arial" w:hAnsi="Arial" w:cs="Arial"/>
          <w:b/>
          <w:bCs/>
        </w:rPr>
        <w:t>- REGULAMENTO OPERACIONAL DO CERTAME</w:t>
      </w:r>
    </w:p>
    <w:p w14:paraId="6ACB4785" w14:textId="005BF2B3" w:rsidR="00043621" w:rsidRPr="002F5B3E" w:rsidRDefault="00761A85" w:rsidP="00C126A0">
      <w:pPr>
        <w:pStyle w:val="PargrafodaLista"/>
        <w:numPr>
          <w:ilvl w:val="1"/>
          <w:numId w:val="1"/>
        </w:numPr>
        <w:spacing w:line="276" w:lineRule="auto"/>
        <w:ind w:left="0" w:firstLine="18"/>
        <w:rPr>
          <w:rFonts w:ascii="Arial" w:hAnsi="Arial" w:cs="Arial"/>
          <w:b/>
          <w:bCs/>
        </w:rPr>
      </w:pPr>
      <w:r w:rsidRPr="002F5B3E">
        <w:rPr>
          <w:rFonts w:ascii="Arial" w:hAnsi="Arial" w:cs="Arial"/>
          <w:b/>
          <w:bCs/>
        </w:rPr>
        <w:t>- CREDENCIAMENTO NO SISTEMA COMPRAS.GOV.BR</w:t>
      </w:r>
    </w:p>
    <w:p w14:paraId="4AE9B9C2" w14:textId="77777777" w:rsidR="00EA77D0" w:rsidRPr="002F5B3E" w:rsidRDefault="00761A85"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 </w:t>
      </w:r>
      <w:r w:rsidR="00EA77D0" w:rsidRPr="002F5B3E">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2F5B3E" w:rsidRDefault="00EA77D0" w:rsidP="00C126A0">
      <w:pPr>
        <w:pStyle w:val="PargrafodaLista"/>
        <w:numPr>
          <w:ilvl w:val="2"/>
          <w:numId w:val="1"/>
        </w:numPr>
        <w:spacing w:line="276" w:lineRule="auto"/>
        <w:ind w:left="0" w:firstLine="0"/>
        <w:rPr>
          <w:rFonts w:ascii="Arial" w:hAnsi="Arial" w:cs="Arial"/>
        </w:rPr>
      </w:pPr>
      <w:r w:rsidRPr="002F5B3E">
        <w:rPr>
          <w:rFonts w:ascii="Arial" w:hAnsi="Arial" w:cs="Arial"/>
        </w:rPr>
        <w:t>- A participação do licitante resulta no pleno conhecimento, aceitação e atendimento às exigências de habilitação previstas neste Edital.</w:t>
      </w:r>
    </w:p>
    <w:p w14:paraId="1811367F" w14:textId="77777777" w:rsidR="00EA77D0" w:rsidRPr="002F5B3E" w:rsidRDefault="00EA77D0" w:rsidP="00C126A0">
      <w:pPr>
        <w:pStyle w:val="PargrafodaLista"/>
        <w:numPr>
          <w:ilvl w:val="2"/>
          <w:numId w:val="1"/>
        </w:numPr>
        <w:spacing w:line="276" w:lineRule="auto"/>
        <w:ind w:left="0" w:firstLine="0"/>
        <w:rPr>
          <w:rFonts w:ascii="Arial" w:hAnsi="Arial" w:cs="Arial"/>
        </w:rPr>
      </w:pPr>
      <w:r w:rsidRPr="002F5B3E">
        <w:rPr>
          <w:rFonts w:ascii="Arial" w:hAnsi="Arial" w:cs="Arial"/>
        </w:rPr>
        <w:t>- O acesso do operador ao pregão, para efeito de encaminhamento de proposta de preço e lances sucessivos de preços, em nome do licitante, somente se dará mediante prévia definição de senha privativa.</w:t>
      </w:r>
    </w:p>
    <w:p w14:paraId="67647230" w14:textId="77777777" w:rsidR="00EA77D0" w:rsidRPr="002F5B3E" w:rsidRDefault="00EA77D0" w:rsidP="00C126A0">
      <w:pPr>
        <w:pStyle w:val="PargrafodaLista"/>
        <w:numPr>
          <w:ilvl w:val="2"/>
          <w:numId w:val="1"/>
        </w:numPr>
        <w:spacing w:line="276" w:lineRule="auto"/>
        <w:ind w:left="0" w:firstLine="0"/>
        <w:rPr>
          <w:rFonts w:ascii="Arial" w:hAnsi="Arial" w:cs="Arial"/>
        </w:rPr>
      </w:pPr>
      <w:r w:rsidRPr="002F5B3E">
        <w:rPr>
          <w:rFonts w:ascii="Arial" w:hAnsi="Arial" w:cs="Arial"/>
        </w:rPr>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2F5B3E" w:rsidRDefault="00EA77D0" w:rsidP="00C126A0">
      <w:pPr>
        <w:pStyle w:val="PargrafodaLista"/>
        <w:numPr>
          <w:ilvl w:val="2"/>
          <w:numId w:val="1"/>
        </w:numPr>
        <w:spacing w:line="276" w:lineRule="auto"/>
        <w:ind w:left="0" w:firstLine="0"/>
        <w:rPr>
          <w:rFonts w:ascii="Arial" w:hAnsi="Arial" w:cs="Arial"/>
        </w:rPr>
      </w:pPr>
      <w:r w:rsidRPr="002F5B3E">
        <w:rPr>
          <w:rFonts w:ascii="Arial" w:hAnsi="Arial" w:cs="Arial"/>
        </w:rPr>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2F5B3E" w:rsidRDefault="00EA77D0" w:rsidP="00C126A0">
      <w:pPr>
        <w:pStyle w:val="PargrafodaLista"/>
        <w:numPr>
          <w:ilvl w:val="2"/>
          <w:numId w:val="1"/>
        </w:numPr>
        <w:spacing w:line="276" w:lineRule="auto"/>
        <w:ind w:left="0" w:firstLine="0"/>
        <w:rPr>
          <w:rFonts w:ascii="Arial" w:hAnsi="Arial" w:cs="Arial"/>
        </w:rPr>
      </w:pPr>
      <w:r w:rsidRPr="002F5B3E">
        <w:rPr>
          <w:rFonts w:ascii="Arial" w:hAnsi="Arial" w:cs="Arial"/>
        </w:rPr>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2F5B3E" w:rsidRDefault="00EA77D0" w:rsidP="00C126A0">
      <w:pPr>
        <w:pStyle w:val="PargrafodaLista"/>
        <w:numPr>
          <w:ilvl w:val="1"/>
          <w:numId w:val="1"/>
        </w:numPr>
        <w:spacing w:line="276" w:lineRule="auto"/>
        <w:ind w:left="0" w:firstLine="0"/>
        <w:rPr>
          <w:rFonts w:ascii="Arial" w:hAnsi="Arial" w:cs="Arial"/>
        </w:rPr>
      </w:pPr>
      <w:r w:rsidRPr="002F5B3E">
        <w:rPr>
          <w:rFonts w:ascii="Arial" w:hAnsi="Arial" w:cs="Arial"/>
        </w:rPr>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2F5B3E" w:rsidRDefault="00EA77D0" w:rsidP="00C126A0">
      <w:pPr>
        <w:pStyle w:val="PargrafodaLista"/>
        <w:numPr>
          <w:ilvl w:val="1"/>
          <w:numId w:val="1"/>
        </w:numPr>
        <w:spacing w:line="276" w:lineRule="auto"/>
        <w:ind w:left="0" w:firstLine="0"/>
        <w:rPr>
          <w:rFonts w:ascii="Arial" w:hAnsi="Arial" w:cs="Arial"/>
        </w:rPr>
      </w:pPr>
      <w:r w:rsidRPr="002F5B3E">
        <w:rPr>
          <w:rFonts w:ascii="Arial" w:hAnsi="Arial" w:cs="Arial"/>
        </w:rPr>
        <w:t>- O Licitante será responsável por todas as transações que forem efetuadas em seu nome no sistema eletrônico, assumindo como firmes e verdadeiras suas propostas e lances.</w:t>
      </w:r>
    </w:p>
    <w:p w14:paraId="4FCDF0AA" w14:textId="77777777" w:rsidR="00EA77D0" w:rsidRPr="002F5B3E" w:rsidRDefault="00EA77D0" w:rsidP="00C126A0">
      <w:pPr>
        <w:pStyle w:val="PargrafodaLista"/>
        <w:numPr>
          <w:ilvl w:val="1"/>
          <w:numId w:val="1"/>
        </w:numPr>
        <w:spacing w:line="276" w:lineRule="auto"/>
        <w:ind w:left="0" w:firstLine="0"/>
        <w:rPr>
          <w:rFonts w:ascii="Arial" w:hAnsi="Arial" w:cs="Arial"/>
        </w:rPr>
      </w:pPr>
      <w:r w:rsidRPr="002F5B3E">
        <w:rPr>
          <w:rFonts w:ascii="Arial" w:hAnsi="Arial" w:cs="Arial"/>
        </w:rPr>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2F5B3E" w:rsidRDefault="00EA77D0" w:rsidP="00C126A0">
      <w:pPr>
        <w:pStyle w:val="PargrafodaLista"/>
        <w:numPr>
          <w:ilvl w:val="1"/>
          <w:numId w:val="1"/>
        </w:numPr>
        <w:spacing w:line="276" w:lineRule="auto"/>
        <w:ind w:left="0" w:firstLine="0"/>
        <w:rPr>
          <w:rFonts w:ascii="Arial" w:hAnsi="Arial" w:cs="Arial"/>
        </w:rPr>
      </w:pPr>
      <w:r w:rsidRPr="002F5B3E">
        <w:rPr>
          <w:rFonts w:ascii="Arial" w:hAnsi="Arial" w:cs="Arial"/>
        </w:rPr>
        <w:t>- Qualquer dúvida em relação ao acesso no sistema operacional poderá ser esclarecida junto ao provedor do sistema.</w:t>
      </w:r>
    </w:p>
    <w:p w14:paraId="6C68890F" w14:textId="77777777" w:rsidR="00EA77D0" w:rsidRPr="002F5B3E" w:rsidRDefault="00EA77D0" w:rsidP="00C126A0">
      <w:pPr>
        <w:pStyle w:val="PargrafodaLista"/>
        <w:numPr>
          <w:ilvl w:val="1"/>
          <w:numId w:val="1"/>
        </w:numPr>
        <w:spacing w:line="276" w:lineRule="auto"/>
        <w:ind w:left="0" w:firstLine="0"/>
        <w:rPr>
          <w:rFonts w:ascii="Arial" w:hAnsi="Arial" w:cs="Arial"/>
        </w:rPr>
      </w:pPr>
      <w:r w:rsidRPr="002F5B3E">
        <w:rPr>
          <w:rFonts w:ascii="Arial" w:hAnsi="Arial" w:cs="Arial"/>
        </w:rPr>
        <w:t>- A Administração não se responsabilizará pela eventual indisponibilidade dos meios eletrônicos no momento da sessão;</w:t>
      </w:r>
    </w:p>
    <w:p w14:paraId="27C2BD61" w14:textId="015F05DB" w:rsidR="00043621" w:rsidRPr="002F5B3E" w:rsidRDefault="00761A85" w:rsidP="00C126A0">
      <w:pPr>
        <w:pStyle w:val="PargrafodaLista"/>
        <w:spacing w:line="276" w:lineRule="auto"/>
        <w:ind w:left="0"/>
        <w:rPr>
          <w:rFonts w:ascii="Arial" w:hAnsi="Arial" w:cs="Arial"/>
        </w:rPr>
      </w:pPr>
      <w:r w:rsidRPr="002F5B3E">
        <w:rPr>
          <w:rFonts w:ascii="Arial" w:hAnsi="Arial" w:cs="Arial"/>
        </w:rPr>
        <w:t> </w:t>
      </w:r>
    </w:p>
    <w:p w14:paraId="74E80BB3" w14:textId="79140D42" w:rsidR="00043621" w:rsidRPr="002F5B3E" w:rsidRDefault="00761A85" w:rsidP="00C126A0">
      <w:pPr>
        <w:pStyle w:val="PargrafodaLista"/>
        <w:numPr>
          <w:ilvl w:val="0"/>
          <w:numId w:val="1"/>
        </w:numPr>
        <w:spacing w:line="276" w:lineRule="auto"/>
        <w:ind w:left="0" w:hanging="4"/>
        <w:rPr>
          <w:rFonts w:ascii="Arial" w:hAnsi="Arial" w:cs="Arial"/>
          <w:b/>
          <w:bCs/>
        </w:rPr>
      </w:pPr>
      <w:r w:rsidRPr="002F5B3E">
        <w:rPr>
          <w:rFonts w:ascii="Arial" w:hAnsi="Arial" w:cs="Arial"/>
          <w:b/>
          <w:bCs/>
        </w:rPr>
        <w:t>-   PROPOSTA NO SISTEMA ELETRÔNICO</w:t>
      </w:r>
      <w:r w:rsidR="00B15628" w:rsidRPr="002F5B3E">
        <w:rPr>
          <w:rFonts w:ascii="Arial" w:hAnsi="Arial" w:cs="Arial"/>
          <w:b/>
          <w:bCs/>
        </w:rPr>
        <w:t xml:space="preserve"> E PROPOSTA AJUSTADA</w:t>
      </w:r>
    </w:p>
    <w:p w14:paraId="6F8BBC78" w14:textId="31CC4E0F" w:rsidR="003E4007" w:rsidRPr="002F5B3E" w:rsidRDefault="00761A85" w:rsidP="00C126A0">
      <w:pPr>
        <w:pStyle w:val="PargrafodaLista"/>
        <w:numPr>
          <w:ilvl w:val="1"/>
          <w:numId w:val="1"/>
        </w:numPr>
        <w:spacing w:line="276" w:lineRule="auto"/>
        <w:ind w:left="0" w:firstLine="0"/>
        <w:rPr>
          <w:rFonts w:ascii="Arial" w:hAnsi="Arial" w:cs="Arial"/>
        </w:rPr>
      </w:pPr>
      <w:r w:rsidRPr="002F5B3E">
        <w:rPr>
          <w:rFonts w:ascii="Arial" w:hAnsi="Arial" w:cs="Arial"/>
        </w:rPr>
        <w:lastRenderedPageBreak/>
        <w:t>-</w:t>
      </w:r>
      <w:r w:rsidR="003E4007" w:rsidRPr="002F5B3E">
        <w:rPr>
          <w:rFonts w:ascii="Arial" w:hAnsi="Arial" w:cs="Arial"/>
        </w:rPr>
        <w:t xml:space="preserve"> Antes de </w:t>
      </w:r>
      <w:r w:rsidR="00EB7DB6" w:rsidRPr="002F5B3E">
        <w:rPr>
          <w:rFonts w:ascii="Arial" w:hAnsi="Arial" w:cs="Arial"/>
        </w:rPr>
        <w:t>cadastrar</w:t>
      </w:r>
      <w:r w:rsidR="003E4007" w:rsidRPr="002F5B3E">
        <w:rPr>
          <w:rFonts w:ascii="Arial" w:hAnsi="Arial" w:cs="Arial"/>
        </w:rPr>
        <w:t xml:space="preserve"> a proposta comercial em formulário eletrônico, o licitante deverá manifestar, em campo próprio do sistema de compras eletrônicas:</w:t>
      </w:r>
    </w:p>
    <w:p w14:paraId="5ECA2A7F" w14:textId="77777777" w:rsidR="003E4007" w:rsidRPr="002F5B3E" w:rsidRDefault="003E4007"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 O pleno conhecimento e atendimento às exigências de habilitação e demais condições previstas </w:t>
      </w:r>
      <w:bookmarkStart w:id="11" w:name="_Hlk159422267"/>
      <w:r w:rsidRPr="002F5B3E">
        <w:rPr>
          <w:rFonts w:ascii="Arial" w:hAnsi="Arial" w:cs="Arial"/>
        </w:rPr>
        <w:t xml:space="preserve">neste </w:t>
      </w:r>
      <w:bookmarkEnd w:id="11"/>
      <w:r w:rsidRPr="002F5B3E">
        <w:rPr>
          <w:rFonts w:ascii="Arial" w:hAnsi="Arial" w:cs="Arial"/>
        </w:rPr>
        <w:t>edital;</w:t>
      </w:r>
    </w:p>
    <w:p w14:paraId="0CCD415A" w14:textId="0998523A" w:rsidR="003E4007" w:rsidRPr="002F5B3E" w:rsidRDefault="003E4007" w:rsidP="00C126A0">
      <w:pPr>
        <w:pStyle w:val="PargrafodaLista"/>
        <w:numPr>
          <w:ilvl w:val="2"/>
          <w:numId w:val="1"/>
        </w:numPr>
        <w:spacing w:line="276" w:lineRule="auto"/>
        <w:ind w:left="0" w:firstLine="0"/>
        <w:rPr>
          <w:rFonts w:ascii="Arial" w:hAnsi="Arial" w:cs="Arial"/>
        </w:rPr>
      </w:pPr>
      <w:r w:rsidRPr="002F5B3E">
        <w:rPr>
          <w:rFonts w:ascii="Arial" w:hAnsi="Arial" w:cs="Arial"/>
        </w:rPr>
        <w:t>A sua condição de microempresa, de empresa de pequeno porte ou de microempreendedor individual para usufruir dos benefícios da Lei Complementar Federal n.º 123, de 2006</w:t>
      </w:r>
      <w:r w:rsidR="001D4471" w:rsidRPr="002F5B3E">
        <w:rPr>
          <w:rFonts w:ascii="Arial" w:hAnsi="Arial" w:cs="Arial"/>
        </w:rPr>
        <w:t>, se for o caso</w:t>
      </w:r>
      <w:r w:rsidRPr="002F5B3E">
        <w:rPr>
          <w:rFonts w:ascii="Arial" w:hAnsi="Arial" w:cs="Arial"/>
        </w:rPr>
        <w:t>.</w:t>
      </w:r>
    </w:p>
    <w:p w14:paraId="3950CCCC" w14:textId="6DBD8FD9" w:rsidR="003E4007" w:rsidRPr="002F5B3E" w:rsidRDefault="003E4007"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A proposta inicial deverá ser </w:t>
      </w:r>
      <w:r w:rsidR="00B5254B" w:rsidRPr="002F5B3E">
        <w:rPr>
          <w:rFonts w:ascii="Arial" w:hAnsi="Arial" w:cs="Arial"/>
        </w:rPr>
        <w:t>cadastrada</w:t>
      </w:r>
      <w:r w:rsidRPr="002F5B3E">
        <w:rPr>
          <w:rFonts w:ascii="Arial" w:hAnsi="Arial" w:cs="Arial"/>
        </w:rPr>
        <w:t xml:space="preserve"> por meio de formulário eletrônico no sistema de compras eletrônicas, no prazo previsto neste edital, observando o valor máximo de cada item e a especificação do mesmo contida no Termo de Referência.</w:t>
      </w:r>
    </w:p>
    <w:p w14:paraId="57E709F9" w14:textId="751878CB" w:rsidR="00BD42FC" w:rsidRPr="002F5B3E" w:rsidRDefault="00BD42FC" w:rsidP="00C126A0">
      <w:pPr>
        <w:pStyle w:val="PargrafodaLista"/>
        <w:numPr>
          <w:ilvl w:val="2"/>
          <w:numId w:val="1"/>
        </w:numPr>
        <w:spacing w:line="276" w:lineRule="auto"/>
        <w:ind w:left="0" w:firstLine="0"/>
        <w:rPr>
          <w:rFonts w:ascii="Arial" w:hAnsi="Arial" w:cs="Arial"/>
        </w:rPr>
      </w:pPr>
      <w:r w:rsidRPr="002F5B3E">
        <w:rPr>
          <w:rFonts w:ascii="Arial" w:hAnsi="Arial" w:cs="Arial"/>
        </w:rPr>
        <w:t>Em caso de discordância existente entre as especificações do(s) item(s) descrito no ComprasGov e as especificações constantes deste Edital e</w:t>
      </w:r>
      <w:r w:rsidR="00245D9B" w:rsidRPr="002F5B3E">
        <w:rPr>
          <w:rFonts w:ascii="Arial" w:hAnsi="Arial" w:cs="Arial"/>
        </w:rPr>
        <w:t xml:space="preserve"> do</w:t>
      </w:r>
      <w:r w:rsidRPr="002F5B3E">
        <w:rPr>
          <w:rFonts w:ascii="Arial" w:hAnsi="Arial" w:cs="Arial"/>
        </w:rPr>
        <w:t xml:space="preserve"> Termo de Referência, prevalecerão as d</w:t>
      </w:r>
      <w:r w:rsidR="00B20D81" w:rsidRPr="002F5B3E">
        <w:rPr>
          <w:rFonts w:ascii="Arial" w:hAnsi="Arial" w:cs="Arial"/>
        </w:rPr>
        <w:t>este</w:t>
      </w:r>
      <w:r w:rsidRPr="002F5B3E">
        <w:rPr>
          <w:rFonts w:ascii="Arial" w:hAnsi="Arial" w:cs="Arial"/>
        </w:rPr>
        <w:t xml:space="preserve"> edital e do Termo de Referência.</w:t>
      </w:r>
    </w:p>
    <w:p w14:paraId="330E572E" w14:textId="0913BCAB" w:rsidR="00B220EB" w:rsidRPr="002F5B3E" w:rsidRDefault="003E4007"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Os preços deverão ser cotados em reais, com até </w:t>
      </w:r>
      <w:r w:rsidR="00037363" w:rsidRPr="002F5B3E">
        <w:rPr>
          <w:rFonts w:ascii="Arial" w:hAnsi="Arial" w:cs="Arial"/>
        </w:rPr>
        <w:t>duas</w:t>
      </w:r>
      <w:r w:rsidRPr="002F5B3E">
        <w:rPr>
          <w:rFonts w:ascii="Arial" w:hAnsi="Arial" w:cs="Arial"/>
        </w:rPr>
        <w:t xml:space="preserve"> casas decimais após a vírgula.</w:t>
      </w:r>
    </w:p>
    <w:p w14:paraId="59DFAB3E" w14:textId="420B9336" w:rsidR="00CF6497" w:rsidRPr="002F5B3E" w:rsidRDefault="003E4007"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w:t>
      </w:r>
      <w:r w:rsidR="00B220EB" w:rsidRPr="002F5B3E">
        <w:rPr>
          <w:rFonts w:ascii="Arial" w:hAnsi="Arial" w:cs="Arial"/>
          <w:color w:val="000000"/>
        </w:rPr>
        <w:t>Não será aceit</w:t>
      </w:r>
      <w:r w:rsidR="00ED7161" w:rsidRPr="002F5B3E">
        <w:rPr>
          <w:rFonts w:ascii="Arial" w:hAnsi="Arial" w:cs="Arial"/>
          <w:color w:val="000000"/>
        </w:rPr>
        <w:t>a</w:t>
      </w:r>
      <w:r w:rsidR="0012226D" w:rsidRPr="002F5B3E">
        <w:rPr>
          <w:rFonts w:ascii="Arial" w:hAnsi="Arial" w:cs="Arial"/>
          <w:color w:val="000000"/>
        </w:rPr>
        <w:t xml:space="preserve"> cotação inferior ao</w:t>
      </w:r>
      <w:r w:rsidR="00B220EB" w:rsidRPr="002F5B3E">
        <w:rPr>
          <w:rFonts w:ascii="Arial" w:hAnsi="Arial" w:cs="Arial"/>
          <w:color w:val="000000"/>
        </w:rPr>
        <w:t xml:space="preserve"> quantitativo</w:t>
      </w:r>
      <w:r w:rsidR="00ED7161" w:rsidRPr="002F5B3E">
        <w:rPr>
          <w:rFonts w:ascii="Arial" w:hAnsi="Arial" w:cs="Arial"/>
          <w:color w:val="000000"/>
        </w:rPr>
        <w:t xml:space="preserve"> total</w:t>
      </w:r>
      <w:r w:rsidR="00B220EB" w:rsidRPr="002F5B3E">
        <w:rPr>
          <w:rFonts w:ascii="Arial" w:hAnsi="Arial" w:cs="Arial"/>
          <w:color w:val="000000"/>
        </w:rPr>
        <w:t xml:space="preserve"> previsto </w:t>
      </w:r>
      <w:r w:rsidR="00845CE9" w:rsidRPr="002F5B3E">
        <w:rPr>
          <w:rFonts w:ascii="Arial" w:hAnsi="Arial" w:cs="Arial"/>
          <w:color w:val="000000"/>
        </w:rPr>
        <w:t>para cada item</w:t>
      </w:r>
      <w:r w:rsidR="002D1785" w:rsidRPr="002F5B3E">
        <w:rPr>
          <w:rFonts w:ascii="Arial" w:hAnsi="Arial" w:cs="Arial"/>
          <w:color w:val="000000"/>
        </w:rPr>
        <w:t>, bem como somente poderá ser adquirido o quantitativo máximo estipulado no termo de referência</w:t>
      </w:r>
      <w:r w:rsidR="00B220EB" w:rsidRPr="002F5B3E">
        <w:rPr>
          <w:rFonts w:ascii="Arial" w:hAnsi="Arial" w:cs="Arial"/>
          <w:color w:val="000000"/>
        </w:rPr>
        <w:t>.</w:t>
      </w:r>
    </w:p>
    <w:p w14:paraId="6BCD834D" w14:textId="171D8E32" w:rsidR="003E4007" w:rsidRPr="002F5B3E" w:rsidRDefault="00CF6497"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w:t>
      </w:r>
      <w:r w:rsidR="00236F78" w:rsidRPr="002F5B3E">
        <w:rPr>
          <w:rFonts w:ascii="Arial" w:hAnsi="Arial" w:cs="Arial"/>
        </w:rPr>
        <w:t xml:space="preserve">Também não há a possibilidade de oferta de preços diferentes em razão do fornecimento em locais diferentes visto que </w:t>
      </w:r>
      <w:r w:rsidR="00D43303" w:rsidRPr="002F5B3E">
        <w:rPr>
          <w:rFonts w:ascii="Arial" w:hAnsi="Arial" w:cs="Arial"/>
        </w:rPr>
        <w:t xml:space="preserve">a cidade é pequena e </w:t>
      </w:r>
      <w:r w:rsidR="00EA00F6" w:rsidRPr="002F5B3E">
        <w:rPr>
          <w:rFonts w:ascii="Arial" w:hAnsi="Arial" w:cs="Arial"/>
        </w:rPr>
        <w:t>não há grandes deslocamentos</w:t>
      </w:r>
      <w:r w:rsidR="00D43303" w:rsidRPr="002F5B3E">
        <w:rPr>
          <w:rFonts w:ascii="Arial" w:hAnsi="Arial" w:cs="Arial"/>
        </w:rPr>
        <w:t xml:space="preserve"> dentro do município</w:t>
      </w:r>
      <w:r w:rsidR="00EA00F6" w:rsidRPr="002F5B3E">
        <w:rPr>
          <w:rFonts w:ascii="Arial" w:hAnsi="Arial" w:cs="Arial"/>
        </w:rPr>
        <w:t xml:space="preserve"> para a prestação dos</w:t>
      </w:r>
      <w:r w:rsidR="00D43303" w:rsidRPr="002F5B3E">
        <w:rPr>
          <w:rFonts w:ascii="Arial" w:hAnsi="Arial" w:cs="Arial"/>
        </w:rPr>
        <w:t xml:space="preserve"> </w:t>
      </w:r>
      <w:r w:rsidR="00EA00F6" w:rsidRPr="002F5B3E">
        <w:rPr>
          <w:rFonts w:ascii="Arial" w:hAnsi="Arial" w:cs="Arial"/>
        </w:rPr>
        <w:t>serviços</w:t>
      </w:r>
      <w:r w:rsidR="00F51EB0" w:rsidRPr="002F5B3E">
        <w:rPr>
          <w:rFonts w:ascii="Arial" w:hAnsi="Arial" w:cs="Arial"/>
        </w:rPr>
        <w:t>.</w:t>
      </w:r>
    </w:p>
    <w:p w14:paraId="46330EF8" w14:textId="2ADCCA4C" w:rsidR="003E4007" w:rsidRPr="002F5B3E" w:rsidRDefault="003E4007"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A proposta registrada poderá ser alterada ou </w:t>
      </w:r>
      <w:r w:rsidR="00946B4D" w:rsidRPr="002F5B3E">
        <w:rPr>
          <w:rFonts w:ascii="Arial" w:hAnsi="Arial" w:cs="Arial"/>
        </w:rPr>
        <w:t xml:space="preserve">a proponente poderá desistir da mesma </w:t>
      </w:r>
      <w:r w:rsidRPr="002F5B3E">
        <w:rPr>
          <w:rFonts w:ascii="Arial" w:hAnsi="Arial" w:cs="Arial"/>
        </w:rPr>
        <w:t>até a data e hora definida no edital</w:t>
      </w:r>
      <w:r w:rsidR="00946B4D" w:rsidRPr="002F5B3E">
        <w:rPr>
          <w:rFonts w:ascii="Arial" w:hAnsi="Arial" w:cs="Arial"/>
        </w:rPr>
        <w:t>, sendo que a</w:t>
      </w:r>
      <w:r w:rsidRPr="002F5B3E">
        <w:rPr>
          <w:rFonts w:ascii="Arial" w:hAnsi="Arial" w:cs="Arial"/>
        </w:rPr>
        <w:t>pós o prazo previsto para acolhimento das propostas, o sistema eletrônico não aceitará inclusão, alteração ou desistência da(s) proposta(s).</w:t>
      </w:r>
    </w:p>
    <w:p w14:paraId="2FD20C72" w14:textId="62F1B81B" w:rsidR="003E4007" w:rsidRPr="002F5B3E" w:rsidRDefault="003E4007"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O licitante deverá </w:t>
      </w:r>
      <w:r w:rsidR="00656DA5" w:rsidRPr="002F5B3E">
        <w:rPr>
          <w:rFonts w:ascii="Arial" w:hAnsi="Arial" w:cs="Arial"/>
        </w:rPr>
        <w:t>cadastrar</w:t>
      </w:r>
      <w:r w:rsidRPr="002F5B3E">
        <w:rPr>
          <w:rFonts w:ascii="Arial" w:hAnsi="Arial" w:cs="Arial"/>
        </w:rPr>
        <w:t xml:space="preserve"> sua proposta mediante o preenchimento, no sistema eletrônico, dos seguintes campos:</w:t>
      </w:r>
    </w:p>
    <w:p w14:paraId="28344EC7" w14:textId="77777777" w:rsidR="003E4007" w:rsidRPr="002F5B3E" w:rsidRDefault="003E4007" w:rsidP="00C126A0">
      <w:pPr>
        <w:pStyle w:val="PargrafodaLista"/>
        <w:numPr>
          <w:ilvl w:val="2"/>
          <w:numId w:val="1"/>
        </w:numPr>
        <w:spacing w:line="276" w:lineRule="auto"/>
        <w:ind w:left="0" w:firstLine="0"/>
        <w:rPr>
          <w:rFonts w:ascii="Arial" w:hAnsi="Arial" w:cs="Arial"/>
        </w:rPr>
      </w:pPr>
      <w:r w:rsidRPr="002F5B3E">
        <w:rPr>
          <w:rFonts w:ascii="Arial" w:hAnsi="Arial" w:cs="Arial"/>
        </w:rPr>
        <w:t>- Valor unitário e total do item ou valor global ou percentual de desconto;</w:t>
      </w:r>
    </w:p>
    <w:p w14:paraId="79BEE834" w14:textId="77777777" w:rsidR="003E4007" w:rsidRPr="002F5B3E" w:rsidRDefault="003E4007" w:rsidP="00C126A0">
      <w:pPr>
        <w:pStyle w:val="PargrafodaLista"/>
        <w:numPr>
          <w:ilvl w:val="2"/>
          <w:numId w:val="1"/>
        </w:numPr>
        <w:spacing w:line="276" w:lineRule="auto"/>
        <w:ind w:left="0" w:firstLine="0"/>
        <w:rPr>
          <w:rFonts w:ascii="Arial" w:hAnsi="Arial" w:cs="Arial"/>
        </w:rPr>
      </w:pPr>
      <w:r w:rsidRPr="002F5B3E">
        <w:rPr>
          <w:rFonts w:ascii="Arial" w:hAnsi="Arial" w:cs="Arial"/>
        </w:rPr>
        <w:t>- Marca; (quando exigir)</w:t>
      </w:r>
    </w:p>
    <w:p w14:paraId="2BDF10C6" w14:textId="77777777" w:rsidR="003E4007" w:rsidRPr="002F5B3E" w:rsidRDefault="003E4007" w:rsidP="00C126A0">
      <w:pPr>
        <w:pStyle w:val="PargrafodaLista"/>
        <w:numPr>
          <w:ilvl w:val="2"/>
          <w:numId w:val="1"/>
        </w:numPr>
        <w:spacing w:line="276" w:lineRule="auto"/>
        <w:ind w:left="0" w:firstLine="0"/>
        <w:rPr>
          <w:rFonts w:ascii="Arial" w:hAnsi="Arial" w:cs="Arial"/>
        </w:rPr>
      </w:pPr>
      <w:r w:rsidRPr="002F5B3E">
        <w:rPr>
          <w:rFonts w:ascii="Arial" w:hAnsi="Arial" w:cs="Arial"/>
        </w:rPr>
        <w:t>- Fabricante; (quando exigir)</w:t>
      </w:r>
    </w:p>
    <w:p w14:paraId="78EA1087" w14:textId="77777777" w:rsidR="0055128E" w:rsidRPr="002F5B3E" w:rsidRDefault="003E4007"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w:t>
      </w:r>
      <w:r w:rsidR="0055128E" w:rsidRPr="002F5B3E">
        <w:rPr>
          <w:rFonts w:ascii="Arial" w:hAnsi="Arial" w:cs="Arial"/>
          <w:b/>
          <w:bCs/>
        </w:rPr>
        <w:t>O prazo de validade da proposta não será inferior a 60 (sessenta) dias</w:t>
      </w:r>
      <w:r w:rsidR="0055128E" w:rsidRPr="002F5B3E">
        <w:rPr>
          <w:rFonts w:ascii="Arial" w:hAnsi="Arial" w:cs="Arial"/>
        </w:rPr>
        <w:t>, a contar da data de sua apresentação.</w:t>
      </w:r>
    </w:p>
    <w:p w14:paraId="4689160A" w14:textId="77777777" w:rsidR="0055128E" w:rsidRPr="002F5B3E" w:rsidRDefault="0055128E" w:rsidP="00C126A0">
      <w:pPr>
        <w:pStyle w:val="PargrafodaLista"/>
        <w:numPr>
          <w:ilvl w:val="1"/>
          <w:numId w:val="1"/>
        </w:numPr>
        <w:spacing w:line="276" w:lineRule="auto"/>
        <w:ind w:left="0" w:firstLine="0"/>
        <w:rPr>
          <w:rFonts w:ascii="Arial" w:hAnsi="Arial" w:cs="Arial"/>
        </w:rPr>
      </w:pPr>
      <w:r w:rsidRPr="002F5B3E">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141F45F1" w14:textId="77777777" w:rsidR="0055128E" w:rsidRPr="002F5B3E" w:rsidRDefault="0055128E" w:rsidP="00C126A0">
      <w:pPr>
        <w:pStyle w:val="PargrafodaLista"/>
        <w:numPr>
          <w:ilvl w:val="1"/>
          <w:numId w:val="1"/>
        </w:numPr>
        <w:spacing w:line="276" w:lineRule="auto"/>
        <w:ind w:left="0" w:firstLine="18"/>
        <w:rPr>
          <w:rFonts w:ascii="Arial" w:hAnsi="Arial" w:cs="Arial"/>
        </w:rPr>
      </w:pPr>
      <w:r w:rsidRPr="002F5B3E">
        <w:rPr>
          <w:rFonts w:ascii="Arial" w:hAnsi="Arial" w:cs="Arial"/>
        </w:rPr>
        <w:t xml:space="preserve">- </w:t>
      </w:r>
      <w:bookmarkStart w:id="12" w:name="_Hlk146613612"/>
      <w:r w:rsidRPr="002F5B3E">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IV.</w:t>
      </w:r>
      <w:bookmarkEnd w:id="12"/>
    </w:p>
    <w:p w14:paraId="0ECAECE5" w14:textId="77777777" w:rsidR="0055128E" w:rsidRPr="002F5B3E" w:rsidRDefault="0055128E" w:rsidP="00C126A0">
      <w:pPr>
        <w:pStyle w:val="PargrafodaLista"/>
        <w:numPr>
          <w:ilvl w:val="1"/>
          <w:numId w:val="1"/>
        </w:numPr>
        <w:spacing w:line="276" w:lineRule="auto"/>
        <w:ind w:left="0" w:firstLine="18"/>
        <w:rPr>
          <w:rFonts w:ascii="Arial" w:hAnsi="Arial" w:cs="Arial"/>
        </w:rPr>
      </w:pPr>
      <w:r w:rsidRPr="002F5B3E">
        <w:rPr>
          <w:rFonts w:ascii="Arial" w:hAnsi="Arial" w:cs="Arial"/>
        </w:rPr>
        <w:t>- Os preços ofertados, tanto na proposta inicial, quanto na etapa de lances, serão de exclusiva responsabilidade do licitante, não lhe assistindo o direito de pleitear qualquer alteração, sob alegação de erro, omissão ou qualquer outro pretexto.</w:t>
      </w:r>
    </w:p>
    <w:p w14:paraId="19EEC577" w14:textId="77777777" w:rsidR="0055128E" w:rsidRPr="002F5B3E" w:rsidRDefault="0055128E" w:rsidP="00C126A0">
      <w:pPr>
        <w:pStyle w:val="PargrafodaLista"/>
        <w:numPr>
          <w:ilvl w:val="1"/>
          <w:numId w:val="1"/>
        </w:numPr>
        <w:spacing w:line="276" w:lineRule="auto"/>
        <w:ind w:left="0" w:firstLine="18"/>
        <w:rPr>
          <w:rFonts w:ascii="Arial" w:hAnsi="Arial" w:cs="Arial"/>
        </w:rPr>
      </w:pPr>
      <w:r w:rsidRPr="002F5B3E">
        <w:rPr>
          <w:rFonts w:ascii="Arial" w:hAnsi="Arial" w:cs="Arial"/>
        </w:rPr>
        <w:t>- Todas as especificações do objeto contidas na proposta vinculam o Contratado.</w:t>
      </w:r>
    </w:p>
    <w:p w14:paraId="781A2983" w14:textId="77777777" w:rsidR="0055128E" w:rsidRPr="002F5B3E" w:rsidRDefault="0055128E" w:rsidP="00C126A0">
      <w:pPr>
        <w:pStyle w:val="PargrafodaLista"/>
        <w:numPr>
          <w:ilvl w:val="1"/>
          <w:numId w:val="1"/>
        </w:numPr>
        <w:spacing w:line="276" w:lineRule="auto"/>
        <w:ind w:left="0" w:firstLine="18"/>
        <w:rPr>
          <w:rFonts w:ascii="Arial" w:hAnsi="Arial" w:cs="Arial"/>
        </w:rPr>
      </w:pPr>
      <w:r w:rsidRPr="002F5B3E">
        <w:rPr>
          <w:rFonts w:ascii="Arial" w:hAnsi="Arial" w:cs="Arial"/>
        </w:rPr>
        <w:t>- Com a apresentação da proposta, a licitante assume o compromisso de que, se contratada, manterá durante a vigência do contrato todas as condições de habilitação do certame.</w:t>
      </w:r>
    </w:p>
    <w:p w14:paraId="1EB78B24" w14:textId="77777777" w:rsidR="0055128E" w:rsidRPr="002F5B3E" w:rsidRDefault="0055128E" w:rsidP="00C126A0">
      <w:pPr>
        <w:pStyle w:val="PargrafodaLista"/>
        <w:numPr>
          <w:ilvl w:val="1"/>
          <w:numId w:val="1"/>
        </w:numPr>
        <w:spacing w:line="276" w:lineRule="auto"/>
        <w:ind w:left="0" w:firstLine="0"/>
        <w:rPr>
          <w:rFonts w:ascii="Arial" w:hAnsi="Arial" w:cs="Arial"/>
        </w:rPr>
      </w:pPr>
      <w:r w:rsidRPr="002F5B3E">
        <w:rPr>
          <w:rFonts w:ascii="Arial" w:hAnsi="Arial" w:cs="Arial"/>
        </w:rPr>
        <w:lastRenderedPageBreak/>
        <w:t>- Não será estabelecida, nessa etapa do certame, ordem de classificação entre as propostas apresentadas, o que somente ocorrerá após a realização dos procedimentos de lances, negociação e julgamento da proposta.</w:t>
      </w:r>
    </w:p>
    <w:p w14:paraId="0261A3FF" w14:textId="2109AD9D" w:rsidR="0055128E" w:rsidRPr="002F5B3E" w:rsidRDefault="0055128E"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A proposta definitiva (ajustada) deverá ser formulada de acordo com o valor final da disputa (após a finalização dos lances), sem emendas, rasuras ou entrelinhas, </w:t>
      </w:r>
      <w:r w:rsidRPr="002F5B3E">
        <w:rPr>
          <w:rFonts w:ascii="Arial" w:hAnsi="Arial" w:cs="Arial"/>
          <w:b/>
          <w:bCs/>
        </w:rPr>
        <w:t>assinada por meio eletrônico com uso de certificação digital</w:t>
      </w:r>
      <w:r w:rsidRPr="002F5B3E">
        <w:rPr>
          <w:rFonts w:ascii="Arial" w:hAnsi="Arial" w:cs="Arial"/>
        </w:rPr>
        <w:t xml:space="preserve">, pelo representante legal do licitante (ou seu procurador devidamente qualificado). </w:t>
      </w:r>
    </w:p>
    <w:p w14:paraId="76DD1EC9" w14:textId="036A9568" w:rsidR="0055128E" w:rsidRPr="002F5B3E" w:rsidRDefault="0055128E"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A proposta ajustada deverá conter: </w:t>
      </w:r>
    </w:p>
    <w:p w14:paraId="1BF30B39" w14:textId="77777777" w:rsidR="0055128E" w:rsidRPr="002F5B3E" w:rsidRDefault="0055128E" w:rsidP="00C126A0">
      <w:pPr>
        <w:pStyle w:val="PargrafodaLista"/>
        <w:numPr>
          <w:ilvl w:val="3"/>
          <w:numId w:val="1"/>
        </w:numPr>
        <w:spacing w:line="276" w:lineRule="auto"/>
        <w:ind w:left="0" w:firstLine="0"/>
        <w:rPr>
          <w:rFonts w:ascii="Arial" w:hAnsi="Arial" w:cs="Arial"/>
        </w:rPr>
      </w:pPr>
      <w:r w:rsidRPr="002F5B3E">
        <w:rPr>
          <w:rFonts w:ascii="Arial" w:hAnsi="Arial" w:cs="Arial"/>
        </w:rPr>
        <w:t>a identificação da licitação;</w:t>
      </w:r>
    </w:p>
    <w:p w14:paraId="56023A09" w14:textId="77777777" w:rsidR="0055128E" w:rsidRPr="002F5B3E" w:rsidRDefault="0055128E" w:rsidP="00C126A0">
      <w:pPr>
        <w:pStyle w:val="PargrafodaLista"/>
        <w:numPr>
          <w:ilvl w:val="3"/>
          <w:numId w:val="1"/>
        </w:numPr>
        <w:spacing w:line="276" w:lineRule="auto"/>
        <w:ind w:left="0" w:firstLine="0"/>
        <w:rPr>
          <w:rFonts w:ascii="Arial" w:hAnsi="Arial" w:cs="Arial"/>
        </w:rPr>
      </w:pPr>
      <w:r w:rsidRPr="002F5B3E">
        <w:rPr>
          <w:rFonts w:ascii="Arial" w:hAnsi="Arial" w:cs="Arial"/>
        </w:rPr>
        <w:t>CNPJ e o nome empresarial completo do licitante;</w:t>
      </w:r>
    </w:p>
    <w:p w14:paraId="2E794B2E" w14:textId="77777777" w:rsidR="0055128E" w:rsidRPr="002F5B3E" w:rsidRDefault="0055128E" w:rsidP="00C126A0">
      <w:pPr>
        <w:pStyle w:val="PargrafodaLista"/>
        <w:numPr>
          <w:ilvl w:val="3"/>
          <w:numId w:val="1"/>
        </w:numPr>
        <w:spacing w:line="276" w:lineRule="auto"/>
        <w:ind w:left="0" w:firstLine="0"/>
        <w:rPr>
          <w:rFonts w:ascii="Arial" w:hAnsi="Arial" w:cs="Arial"/>
        </w:rPr>
      </w:pPr>
      <w:r w:rsidRPr="002F5B3E">
        <w:rPr>
          <w:rFonts w:ascii="Arial" w:hAnsi="Arial" w:cs="Arial"/>
        </w:rPr>
        <w:t>Telefone para contato, Endereço da empresa e E-mail;</w:t>
      </w:r>
    </w:p>
    <w:p w14:paraId="7E45EA5D" w14:textId="7D7BF790" w:rsidR="0055128E" w:rsidRPr="002F5B3E" w:rsidRDefault="0055128E" w:rsidP="00C126A0">
      <w:pPr>
        <w:pStyle w:val="PargrafodaLista"/>
        <w:numPr>
          <w:ilvl w:val="3"/>
          <w:numId w:val="1"/>
        </w:numPr>
        <w:spacing w:line="276" w:lineRule="auto"/>
        <w:ind w:left="0" w:firstLine="0"/>
        <w:rPr>
          <w:rFonts w:ascii="Arial" w:hAnsi="Arial" w:cs="Arial"/>
        </w:rPr>
      </w:pPr>
      <w:r w:rsidRPr="002F5B3E">
        <w:rPr>
          <w:rFonts w:ascii="Arial" w:hAnsi="Arial" w:cs="Arial"/>
        </w:rPr>
        <w:t xml:space="preserve">Nome do Operador </w:t>
      </w:r>
      <w:r w:rsidR="00600885" w:rsidRPr="002F5B3E">
        <w:rPr>
          <w:rFonts w:ascii="Arial" w:hAnsi="Arial" w:cs="Arial"/>
        </w:rPr>
        <w:t>Designado para o pregão</w:t>
      </w:r>
      <w:r w:rsidRPr="002F5B3E">
        <w:rPr>
          <w:rFonts w:ascii="Arial" w:hAnsi="Arial" w:cs="Arial"/>
        </w:rPr>
        <w:t>;</w:t>
      </w:r>
    </w:p>
    <w:p w14:paraId="5B3CFD00" w14:textId="77777777" w:rsidR="0055128E" w:rsidRPr="002F5B3E" w:rsidRDefault="0055128E" w:rsidP="00C126A0">
      <w:pPr>
        <w:pStyle w:val="PargrafodaLista"/>
        <w:numPr>
          <w:ilvl w:val="3"/>
          <w:numId w:val="1"/>
        </w:numPr>
        <w:spacing w:line="276" w:lineRule="auto"/>
        <w:ind w:left="0" w:firstLine="0"/>
        <w:rPr>
          <w:rFonts w:ascii="Arial" w:hAnsi="Arial" w:cs="Arial"/>
        </w:rPr>
      </w:pPr>
      <w:r w:rsidRPr="002F5B3E">
        <w:rPr>
          <w:rFonts w:ascii="Arial" w:hAnsi="Arial" w:cs="Arial"/>
        </w:rPr>
        <w:t xml:space="preserve">especificação do produto/serviço, que deverá ser idêntica à do Termo de Referência, oferecido para cada item e/ou lote da licitação; </w:t>
      </w:r>
    </w:p>
    <w:p w14:paraId="4DC2D5B8" w14:textId="77777777" w:rsidR="0055128E" w:rsidRPr="002F5B3E" w:rsidRDefault="0055128E" w:rsidP="00C126A0">
      <w:pPr>
        <w:pStyle w:val="PargrafodaLista"/>
        <w:numPr>
          <w:ilvl w:val="3"/>
          <w:numId w:val="1"/>
        </w:numPr>
        <w:spacing w:line="276" w:lineRule="auto"/>
        <w:ind w:left="0" w:firstLine="0"/>
        <w:rPr>
          <w:rFonts w:ascii="Arial" w:hAnsi="Arial" w:cs="Arial"/>
        </w:rPr>
      </w:pPr>
      <w:r w:rsidRPr="002F5B3E">
        <w:rPr>
          <w:rFonts w:ascii="Arial" w:hAnsi="Arial" w:cs="Arial"/>
        </w:rPr>
        <w:t xml:space="preserve">a marca do item, quando aplicável; </w:t>
      </w:r>
    </w:p>
    <w:p w14:paraId="468DE330" w14:textId="77777777" w:rsidR="0055128E" w:rsidRPr="002F5B3E" w:rsidRDefault="0055128E" w:rsidP="00C126A0">
      <w:pPr>
        <w:pStyle w:val="PargrafodaLista"/>
        <w:numPr>
          <w:ilvl w:val="3"/>
          <w:numId w:val="1"/>
        </w:numPr>
        <w:spacing w:line="276" w:lineRule="auto"/>
        <w:ind w:left="0" w:firstLine="0"/>
        <w:rPr>
          <w:rFonts w:ascii="Arial" w:hAnsi="Arial" w:cs="Arial"/>
        </w:rPr>
      </w:pPr>
      <w:r w:rsidRPr="002F5B3E">
        <w:rPr>
          <w:rFonts w:ascii="Arial" w:hAnsi="Arial" w:cs="Arial"/>
        </w:rPr>
        <w:t xml:space="preserve">os preços unitários e globais por item e/ou lote, cotados em moeda corrente nacional; </w:t>
      </w:r>
    </w:p>
    <w:p w14:paraId="4C517F21" w14:textId="77777777" w:rsidR="0055128E" w:rsidRPr="002F5B3E" w:rsidRDefault="0055128E" w:rsidP="00C126A0">
      <w:pPr>
        <w:pStyle w:val="PargrafodaLista"/>
        <w:numPr>
          <w:ilvl w:val="3"/>
          <w:numId w:val="1"/>
        </w:numPr>
        <w:spacing w:line="276" w:lineRule="auto"/>
        <w:ind w:left="0" w:firstLine="0"/>
        <w:rPr>
          <w:rFonts w:ascii="Arial" w:hAnsi="Arial" w:cs="Arial"/>
        </w:rPr>
      </w:pPr>
      <w:r w:rsidRPr="002F5B3E">
        <w:rPr>
          <w:rFonts w:ascii="Arial" w:hAnsi="Arial" w:cs="Arial"/>
        </w:rPr>
        <w:t>o prazo de validade da proposta, que não poderá ser inferior ao estabelecido neste edital.</w:t>
      </w:r>
    </w:p>
    <w:p w14:paraId="2E526320" w14:textId="33083EF3" w:rsidR="002A64C3" w:rsidRPr="002F5B3E" w:rsidRDefault="0055128E" w:rsidP="00C126A0">
      <w:pPr>
        <w:pStyle w:val="PargrafodaLista"/>
        <w:numPr>
          <w:ilvl w:val="2"/>
          <w:numId w:val="1"/>
        </w:numPr>
        <w:tabs>
          <w:tab w:val="left" w:pos="993"/>
        </w:tabs>
        <w:spacing w:line="276" w:lineRule="auto"/>
        <w:ind w:left="0" w:firstLine="0"/>
        <w:rPr>
          <w:rFonts w:ascii="Arial" w:hAnsi="Arial" w:cs="Arial"/>
        </w:rPr>
      </w:pPr>
      <w:r w:rsidRPr="002F5B3E">
        <w:rPr>
          <w:rFonts w:ascii="Arial" w:hAnsi="Arial" w:cs="Arial"/>
        </w:rPr>
        <w:t>– Juntamente com a proposta ajustada, a proponente vencedora deverá encaminhar a declaração de microempresa e empresa de pequeno porte (anexo VI) caso se enquadre na condição de beneficiada pela Lei 123/2006</w:t>
      </w:r>
      <w:r w:rsidR="009E2F78" w:rsidRPr="002F5B3E">
        <w:rPr>
          <w:rFonts w:ascii="Arial" w:hAnsi="Arial" w:cs="Arial"/>
        </w:rPr>
        <w:t>.</w:t>
      </w:r>
    </w:p>
    <w:p w14:paraId="4F7E9179" w14:textId="0BCD44FD" w:rsidR="00043621" w:rsidRPr="002F5B3E" w:rsidRDefault="00761A85" w:rsidP="00C126A0">
      <w:pPr>
        <w:pStyle w:val="PargrafodaLista"/>
        <w:spacing w:line="276" w:lineRule="auto"/>
        <w:ind w:left="0" w:firstLine="18"/>
        <w:rPr>
          <w:rFonts w:ascii="Arial" w:hAnsi="Arial" w:cs="Arial"/>
        </w:rPr>
      </w:pPr>
      <w:r w:rsidRPr="002F5B3E">
        <w:rPr>
          <w:rFonts w:ascii="Arial" w:hAnsi="Arial" w:cs="Arial"/>
        </w:rPr>
        <w:t> </w:t>
      </w:r>
    </w:p>
    <w:p w14:paraId="459FAE44" w14:textId="1051A303" w:rsidR="00043621" w:rsidRPr="002F5B3E" w:rsidRDefault="00761A85" w:rsidP="00C126A0">
      <w:pPr>
        <w:pStyle w:val="PargrafodaLista"/>
        <w:numPr>
          <w:ilvl w:val="0"/>
          <w:numId w:val="1"/>
        </w:numPr>
        <w:tabs>
          <w:tab w:val="left" w:pos="567"/>
          <w:tab w:val="left" w:pos="1134"/>
        </w:tabs>
        <w:spacing w:line="276" w:lineRule="auto"/>
        <w:ind w:left="0" w:firstLine="18"/>
        <w:rPr>
          <w:rFonts w:ascii="Arial" w:hAnsi="Arial" w:cs="Arial"/>
          <w:b/>
          <w:bCs/>
        </w:rPr>
      </w:pPr>
      <w:r w:rsidRPr="002F5B3E">
        <w:rPr>
          <w:rFonts w:ascii="Arial" w:hAnsi="Arial" w:cs="Arial"/>
          <w:b/>
          <w:bCs/>
        </w:rPr>
        <w:t>- FORMAS DE APRESENTAÇÃO DOS DOCUMENTOS DE HABILITAÇÃO</w:t>
      </w:r>
    </w:p>
    <w:p w14:paraId="3A204404" w14:textId="77777777" w:rsidR="00F71341" w:rsidRPr="002F5B3E" w:rsidRDefault="00761A85" w:rsidP="00C126A0">
      <w:pPr>
        <w:pStyle w:val="PargrafodaLista"/>
        <w:numPr>
          <w:ilvl w:val="1"/>
          <w:numId w:val="1"/>
        </w:numPr>
        <w:tabs>
          <w:tab w:val="left" w:pos="567"/>
          <w:tab w:val="left" w:pos="1134"/>
        </w:tabs>
        <w:spacing w:line="276" w:lineRule="auto"/>
        <w:ind w:left="0" w:firstLine="0"/>
        <w:rPr>
          <w:rFonts w:ascii="Arial" w:hAnsi="Arial" w:cs="Arial"/>
        </w:rPr>
      </w:pPr>
      <w:r w:rsidRPr="002F5B3E">
        <w:rPr>
          <w:rFonts w:ascii="Arial" w:hAnsi="Arial" w:cs="Arial"/>
        </w:rPr>
        <w:t xml:space="preserve">- </w:t>
      </w:r>
      <w:r w:rsidR="00F71341" w:rsidRPr="002F5B3E">
        <w:rPr>
          <w:rFonts w:ascii="Arial" w:hAnsi="Arial" w:cs="Arial"/>
        </w:rPr>
        <w:t>Todos os licitantes deverão estar registrados no Sistema de Cadastramento Unificado de Fornecedores – SICAF, onde o fornecedor deverá inserir toda a documentação habilitatória nos respectivos campos.</w:t>
      </w:r>
    </w:p>
    <w:p w14:paraId="02DE1FBB" w14:textId="77777777" w:rsidR="00F71341" w:rsidRPr="002F5B3E" w:rsidRDefault="00F71341" w:rsidP="00C126A0">
      <w:pPr>
        <w:pStyle w:val="PargrafodaLista"/>
        <w:numPr>
          <w:ilvl w:val="1"/>
          <w:numId w:val="1"/>
        </w:numPr>
        <w:tabs>
          <w:tab w:val="left" w:pos="567"/>
          <w:tab w:val="left" w:pos="1134"/>
        </w:tabs>
        <w:spacing w:line="276" w:lineRule="auto"/>
        <w:ind w:left="0" w:firstLine="18"/>
        <w:rPr>
          <w:rFonts w:ascii="Arial" w:hAnsi="Arial" w:cs="Arial"/>
        </w:rPr>
      </w:pPr>
      <w:r w:rsidRPr="002F5B3E">
        <w:rPr>
          <w:rFonts w:ascii="Arial" w:hAnsi="Arial" w:cs="Arial"/>
        </w:rPr>
        <w:t>Os documentos de habilitação serão exigidos apenas do licitante vencedor, nos termos do inciso II do artigo 63 da Lei Federal nº 14.133/2021.</w:t>
      </w:r>
    </w:p>
    <w:p w14:paraId="1E73FDFC" w14:textId="7865B0AE" w:rsidR="00F71341" w:rsidRPr="002F5B3E" w:rsidRDefault="00F71341" w:rsidP="00C126A0">
      <w:pPr>
        <w:pStyle w:val="PargrafodaLista"/>
        <w:numPr>
          <w:ilvl w:val="1"/>
          <w:numId w:val="1"/>
        </w:numPr>
        <w:tabs>
          <w:tab w:val="left" w:pos="567"/>
          <w:tab w:val="left" w:pos="709"/>
        </w:tabs>
        <w:spacing w:line="276" w:lineRule="auto"/>
        <w:ind w:left="0" w:firstLine="0"/>
        <w:rPr>
          <w:rFonts w:ascii="Arial" w:hAnsi="Arial" w:cs="Arial"/>
        </w:rPr>
      </w:pPr>
      <w:r w:rsidRPr="002F5B3E">
        <w:rPr>
          <w:rFonts w:ascii="Arial" w:hAnsi="Arial" w:cs="Arial"/>
        </w:rPr>
        <w:t>– Ao final da disputa o Agente de Contratações fará a consulta no SICAF dos documentos do licitante</w:t>
      </w:r>
      <w:r w:rsidR="005826AE" w:rsidRPr="002F5B3E">
        <w:rPr>
          <w:rFonts w:ascii="Arial" w:hAnsi="Arial" w:cs="Arial"/>
        </w:rPr>
        <w:t xml:space="preserve"> previamente</w:t>
      </w:r>
      <w:r w:rsidRPr="002F5B3E">
        <w:rPr>
          <w:rFonts w:ascii="Arial" w:hAnsi="Arial" w:cs="Arial"/>
        </w:rPr>
        <w:t xml:space="preserve"> vencedor, para fins de habilitação, podendo o servidor também consultar nos sites oficiais do governo. A documentação que não for encontrada, será solicitada à proponente vencedora para que </w:t>
      </w:r>
      <w:r w:rsidR="009667C3" w:rsidRPr="002F5B3E">
        <w:rPr>
          <w:rFonts w:ascii="Arial" w:hAnsi="Arial" w:cs="Arial"/>
        </w:rPr>
        <w:t>a</w:t>
      </w:r>
      <w:r w:rsidRPr="002F5B3E">
        <w:rPr>
          <w:rFonts w:ascii="Arial" w:hAnsi="Arial" w:cs="Arial"/>
        </w:rPr>
        <w:t xml:space="preserve"> mesm</w:t>
      </w:r>
      <w:r w:rsidR="009667C3" w:rsidRPr="002F5B3E">
        <w:rPr>
          <w:rFonts w:ascii="Arial" w:hAnsi="Arial" w:cs="Arial"/>
        </w:rPr>
        <w:t>a</w:t>
      </w:r>
      <w:r w:rsidRPr="002F5B3E">
        <w:rPr>
          <w:rFonts w:ascii="Arial" w:hAnsi="Arial" w:cs="Arial"/>
        </w:rPr>
        <w:t xml:space="preserve"> as insira no ambiente virtual do Compras.gov.br no prazo estipulado neste edital.</w:t>
      </w:r>
    </w:p>
    <w:p w14:paraId="62E3771A" w14:textId="77777777" w:rsidR="00F71341" w:rsidRPr="002F5B3E" w:rsidRDefault="00F71341" w:rsidP="00C126A0">
      <w:pPr>
        <w:pStyle w:val="PargrafodaLista"/>
        <w:numPr>
          <w:ilvl w:val="2"/>
          <w:numId w:val="1"/>
        </w:numPr>
        <w:tabs>
          <w:tab w:val="left" w:pos="567"/>
          <w:tab w:val="left" w:pos="709"/>
        </w:tabs>
        <w:spacing w:line="276" w:lineRule="auto"/>
        <w:ind w:left="0" w:firstLine="18"/>
        <w:rPr>
          <w:rFonts w:ascii="Arial" w:hAnsi="Arial" w:cs="Arial"/>
        </w:rPr>
      </w:pPr>
      <w:r w:rsidRPr="002F5B3E">
        <w:rPr>
          <w:rFonts w:ascii="Arial" w:hAnsi="Arial" w:cs="Arial"/>
        </w:rPr>
        <w:t>– Os documentos deverão ser anexados no campo específico da plataforma, organizados de forma a facilitar a verificação.</w:t>
      </w:r>
    </w:p>
    <w:p w14:paraId="4B5D0706" w14:textId="77777777" w:rsidR="00F71341" w:rsidRPr="002F5B3E" w:rsidRDefault="00F71341" w:rsidP="00C126A0">
      <w:pPr>
        <w:pStyle w:val="PargrafodaLista"/>
        <w:numPr>
          <w:ilvl w:val="2"/>
          <w:numId w:val="1"/>
        </w:numPr>
        <w:tabs>
          <w:tab w:val="left" w:pos="567"/>
          <w:tab w:val="left" w:pos="709"/>
        </w:tabs>
        <w:spacing w:line="276" w:lineRule="auto"/>
        <w:ind w:left="0" w:firstLine="18"/>
        <w:rPr>
          <w:rFonts w:ascii="Arial" w:hAnsi="Arial" w:cs="Arial"/>
        </w:rPr>
      </w:pPr>
      <w:r w:rsidRPr="002F5B3E">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4AE33E35" w14:textId="77777777" w:rsidR="00F71341" w:rsidRPr="002F5B3E" w:rsidRDefault="00F71341" w:rsidP="00C126A0">
      <w:pPr>
        <w:pStyle w:val="PargrafodaLista"/>
        <w:numPr>
          <w:ilvl w:val="3"/>
          <w:numId w:val="1"/>
        </w:numPr>
        <w:tabs>
          <w:tab w:val="left" w:pos="567"/>
          <w:tab w:val="left" w:pos="851"/>
        </w:tabs>
        <w:spacing w:line="276" w:lineRule="auto"/>
        <w:ind w:left="0" w:firstLine="18"/>
        <w:rPr>
          <w:rFonts w:ascii="Arial" w:hAnsi="Arial" w:cs="Arial"/>
        </w:rPr>
      </w:pPr>
      <w:r w:rsidRPr="002F5B3E">
        <w:rPr>
          <w:rFonts w:ascii="Arial" w:hAnsi="Arial" w:cs="Arial"/>
        </w:rPr>
        <w:t>– Os critérios de organização dos arquivos devem ser respeitados, visando a eficiência e celeridade no julgamento dos documentos de habilitação.</w:t>
      </w:r>
    </w:p>
    <w:p w14:paraId="0AD6469B" w14:textId="77777777" w:rsidR="00F71341" w:rsidRPr="002F5B3E" w:rsidRDefault="00F71341" w:rsidP="00C126A0">
      <w:pPr>
        <w:pStyle w:val="PargrafodaLista"/>
        <w:numPr>
          <w:ilvl w:val="4"/>
          <w:numId w:val="1"/>
        </w:numPr>
        <w:tabs>
          <w:tab w:val="left" w:pos="567"/>
          <w:tab w:val="left" w:pos="1134"/>
        </w:tabs>
        <w:spacing w:line="276" w:lineRule="auto"/>
        <w:ind w:left="0" w:firstLine="18"/>
        <w:rPr>
          <w:rFonts w:ascii="Arial" w:hAnsi="Arial" w:cs="Arial"/>
        </w:rPr>
      </w:pPr>
      <w:r w:rsidRPr="002F5B3E">
        <w:rPr>
          <w:rFonts w:ascii="Arial" w:hAnsi="Arial" w:cs="Arial"/>
        </w:rPr>
        <w:t>– O protocolo de documentos nomeados sem critério, desorganizados ou em arquivos misturados dificulta e, por vezes, impossibilita o trabalho dos agentes e equipe de apoio.</w:t>
      </w:r>
    </w:p>
    <w:p w14:paraId="595F697F" w14:textId="77777777" w:rsidR="00F71341" w:rsidRPr="002F5B3E" w:rsidRDefault="00F71341" w:rsidP="00C126A0">
      <w:pPr>
        <w:pStyle w:val="PargrafodaLista"/>
        <w:numPr>
          <w:ilvl w:val="4"/>
          <w:numId w:val="1"/>
        </w:numPr>
        <w:tabs>
          <w:tab w:val="left" w:pos="567"/>
          <w:tab w:val="left" w:pos="1134"/>
        </w:tabs>
        <w:spacing w:line="276" w:lineRule="auto"/>
        <w:ind w:left="0" w:firstLine="18"/>
        <w:rPr>
          <w:rFonts w:ascii="Arial" w:hAnsi="Arial" w:cs="Arial"/>
        </w:rPr>
      </w:pPr>
      <w:r w:rsidRPr="002F5B3E">
        <w:rPr>
          <w:rFonts w:ascii="Arial" w:hAnsi="Arial" w:cs="Arial"/>
        </w:rPr>
        <w:t>- Caso o licitante efetue o envio de documentos sem a devida organização o Agente de Contratações poderá solicitar o reenvio através do sistema.</w:t>
      </w:r>
    </w:p>
    <w:p w14:paraId="3C5F0806" w14:textId="07F95819" w:rsidR="00F71341" w:rsidRPr="002F5B3E" w:rsidRDefault="00F71341" w:rsidP="00C126A0">
      <w:pPr>
        <w:pStyle w:val="PargrafodaLista"/>
        <w:numPr>
          <w:ilvl w:val="4"/>
          <w:numId w:val="1"/>
        </w:numPr>
        <w:tabs>
          <w:tab w:val="left" w:pos="567"/>
          <w:tab w:val="left" w:pos="1134"/>
        </w:tabs>
        <w:spacing w:line="276" w:lineRule="auto"/>
        <w:ind w:left="0" w:firstLine="18"/>
        <w:rPr>
          <w:rFonts w:ascii="Arial" w:hAnsi="Arial" w:cs="Arial"/>
        </w:rPr>
      </w:pPr>
      <w:r w:rsidRPr="002F5B3E">
        <w:rPr>
          <w:rFonts w:ascii="Arial" w:hAnsi="Arial" w:cs="Arial"/>
        </w:rPr>
        <w:lastRenderedPageBreak/>
        <w:t>– O prazo para reenvio será de até 0</w:t>
      </w:r>
      <w:r w:rsidR="00A15BC6" w:rsidRPr="002F5B3E">
        <w:rPr>
          <w:rFonts w:ascii="Arial" w:hAnsi="Arial" w:cs="Arial"/>
        </w:rPr>
        <w:t>2</w:t>
      </w:r>
      <w:r w:rsidRPr="002F5B3E">
        <w:rPr>
          <w:rFonts w:ascii="Arial" w:hAnsi="Arial" w:cs="Arial"/>
        </w:rPr>
        <w:t xml:space="preserve"> (</w:t>
      </w:r>
      <w:r w:rsidR="00A15BC6" w:rsidRPr="002F5B3E">
        <w:rPr>
          <w:rFonts w:ascii="Arial" w:hAnsi="Arial" w:cs="Arial"/>
        </w:rPr>
        <w:t>duas</w:t>
      </w:r>
      <w:r w:rsidRPr="002F5B3E">
        <w:rPr>
          <w:rFonts w:ascii="Arial" w:hAnsi="Arial" w:cs="Arial"/>
        </w:rPr>
        <w:t>) hora</w:t>
      </w:r>
      <w:r w:rsidR="00A15BC6" w:rsidRPr="002F5B3E">
        <w:rPr>
          <w:rFonts w:ascii="Arial" w:hAnsi="Arial" w:cs="Arial"/>
        </w:rPr>
        <w:t>s</w:t>
      </w:r>
      <w:r w:rsidRPr="002F5B3E">
        <w:rPr>
          <w:rFonts w:ascii="Arial" w:hAnsi="Arial" w:cs="Arial"/>
        </w:rPr>
        <w:t>, contada a partir da solicitação.</w:t>
      </w:r>
    </w:p>
    <w:p w14:paraId="24C3B4AF" w14:textId="64DE4A81" w:rsidR="00F71341" w:rsidRPr="002F5B3E" w:rsidRDefault="00F71341" w:rsidP="00C126A0">
      <w:pPr>
        <w:pStyle w:val="PargrafodaLista"/>
        <w:numPr>
          <w:ilvl w:val="2"/>
          <w:numId w:val="1"/>
        </w:numPr>
        <w:spacing w:line="276" w:lineRule="auto"/>
        <w:ind w:left="0" w:firstLine="18"/>
        <w:rPr>
          <w:rFonts w:ascii="Arial" w:hAnsi="Arial" w:cs="Arial"/>
        </w:rPr>
      </w:pPr>
      <w:r w:rsidRPr="002F5B3E">
        <w:rPr>
          <w:rFonts w:ascii="Arial" w:hAnsi="Arial" w:cs="Arial"/>
        </w:rPr>
        <w:t>- O licitante convocado para apresentar os documentos de habilitação, deverá enviá-los, no prazo máximo de 02 (duas) horas a contar da notificação, os quais devem ser inseridos no campo “anexos” correspondente à sua empresa, conforme estabelecido no presente Edital:</w:t>
      </w:r>
    </w:p>
    <w:p w14:paraId="1D5EDF94" w14:textId="02F763A3" w:rsidR="007C78E6" w:rsidRPr="002F5B3E" w:rsidRDefault="007C78E6" w:rsidP="00C126A0">
      <w:pPr>
        <w:pStyle w:val="PargrafodaLista"/>
        <w:numPr>
          <w:ilvl w:val="1"/>
          <w:numId w:val="1"/>
        </w:numPr>
        <w:tabs>
          <w:tab w:val="left" w:pos="567"/>
          <w:tab w:val="left" w:pos="1134"/>
        </w:tabs>
        <w:spacing w:line="276" w:lineRule="auto"/>
        <w:ind w:left="0" w:firstLine="18"/>
        <w:rPr>
          <w:rFonts w:ascii="Arial" w:hAnsi="Arial" w:cs="Arial"/>
        </w:rPr>
      </w:pPr>
      <w:r w:rsidRPr="002F5B3E">
        <w:rPr>
          <w:rFonts w:ascii="Arial" w:hAnsi="Arial" w:cs="Arial"/>
        </w:rPr>
        <w:t xml:space="preserve">- Para fins de </w:t>
      </w:r>
      <w:r w:rsidRPr="002F5B3E">
        <w:rPr>
          <w:rFonts w:ascii="Arial" w:hAnsi="Arial" w:cs="Arial"/>
          <w:b/>
          <w:bCs/>
        </w:rPr>
        <w:t>habilitação jurídica</w:t>
      </w:r>
      <w:r w:rsidRPr="002F5B3E">
        <w:rPr>
          <w:rFonts w:ascii="Arial" w:hAnsi="Arial" w:cs="Arial"/>
        </w:rPr>
        <w:t>, a empresa deverá apresentar:</w:t>
      </w:r>
    </w:p>
    <w:p w14:paraId="5BB403B6" w14:textId="77777777" w:rsidR="007C78E6" w:rsidRPr="002F5B3E" w:rsidRDefault="007C78E6" w:rsidP="00C126A0">
      <w:pPr>
        <w:pStyle w:val="PargrafodaLista"/>
        <w:numPr>
          <w:ilvl w:val="2"/>
          <w:numId w:val="1"/>
        </w:numPr>
        <w:spacing w:line="276" w:lineRule="auto"/>
        <w:ind w:left="0" w:firstLine="0"/>
        <w:rPr>
          <w:rFonts w:ascii="Arial" w:hAnsi="Arial" w:cs="Arial"/>
        </w:rPr>
      </w:pPr>
      <w:r w:rsidRPr="002F5B3E">
        <w:rPr>
          <w:rFonts w:ascii="Arial" w:hAnsi="Arial" w:cs="Arial"/>
        </w:rPr>
        <w:t>- Registro comercial, no caso de empresa individual;</w:t>
      </w:r>
    </w:p>
    <w:p w14:paraId="23FF39E1" w14:textId="77777777" w:rsidR="007C78E6" w:rsidRPr="002F5B3E" w:rsidRDefault="007C78E6" w:rsidP="00C126A0">
      <w:pPr>
        <w:pStyle w:val="PargrafodaLista"/>
        <w:numPr>
          <w:ilvl w:val="2"/>
          <w:numId w:val="1"/>
        </w:numPr>
        <w:spacing w:line="276" w:lineRule="auto"/>
        <w:ind w:left="0" w:firstLine="0"/>
        <w:rPr>
          <w:rFonts w:ascii="Arial" w:hAnsi="Arial" w:cs="Arial"/>
        </w:rPr>
      </w:pPr>
      <w:r w:rsidRPr="002F5B3E">
        <w:rPr>
          <w:rFonts w:ascii="Arial" w:hAnsi="Arial" w:cs="Arial"/>
        </w:rPr>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2F5B3E" w:rsidRDefault="007C78E6" w:rsidP="00C126A0">
      <w:pPr>
        <w:pStyle w:val="PargrafodaLista"/>
        <w:numPr>
          <w:ilvl w:val="2"/>
          <w:numId w:val="1"/>
        </w:numPr>
        <w:spacing w:line="276" w:lineRule="auto"/>
        <w:ind w:left="0" w:firstLine="0"/>
        <w:rPr>
          <w:rFonts w:ascii="Arial" w:hAnsi="Arial" w:cs="Arial"/>
        </w:rPr>
      </w:pPr>
      <w:r w:rsidRPr="002F5B3E">
        <w:rPr>
          <w:rFonts w:ascii="Arial" w:hAnsi="Arial" w:cs="Arial"/>
        </w:rPr>
        <w:t>- Inscrição do ato constitutivo, no caso de sociedades civis, acompanhada de ato formal de designação de diretoria em exercício; ou</w:t>
      </w:r>
    </w:p>
    <w:p w14:paraId="1B4EB5FA" w14:textId="77777777" w:rsidR="007C78E6" w:rsidRPr="002F5B3E" w:rsidRDefault="007C78E6" w:rsidP="00C126A0">
      <w:pPr>
        <w:pStyle w:val="PargrafodaLista"/>
        <w:numPr>
          <w:ilvl w:val="2"/>
          <w:numId w:val="1"/>
        </w:numPr>
        <w:spacing w:line="276" w:lineRule="auto"/>
        <w:ind w:left="0" w:firstLine="0"/>
        <w:rPr>
          <w:rFonts w:ascii="Arial" w:hAnsi="Arial" w:cs="Arial"/>
        </w:rPr>
      </w:pPr>
      <w:r w:rsidRPr="002F5B3E">
        <w:rPr>
          <w:rFonts w:ascii="Arial" w:hAnsi="Arial" w:cs="Arial"/>
        </w:rPr>
        <w:t>- Decreto de autorização, em se tratando de empresa ou sociedade estrangeira em funcionamento no País.</w:t>
      </w:r>
    </w:p>
    <w:p w14:paraId="35A7EE4B" w14:textId="77777777" w:rsidR="007C78E6" w:rsidRPr="002F5B3E" w:rsidRDefault="007C78E6" w:rsidP="00C126A0">
      <w:pPr>
        <w:pStyle w:val="PargrafodaLista"/>
        <w:numPr>
          <w:ilvl w:val="2"/>
          <w:numId w:val="1"/>
        </w:numPr>
        <w:spacing w:line="276" w:lineRule="auto"/>
        <w:ind w:left="0" w:firstLine="0"/>
        <w:rPr>
          <w:rFonts w:ascii="Arial" w:hAnsi="Arial" w:cs="Arial"/>
        </w:rPr>
      </w:pPr>
      <w:r w:rsidRPr="002F5B3E">
        <w:rPr>
          <w:rFonts w:ascii="Arial" w:hAnsi="Arial" w:cs="Arial"/>
        </w:rPr>
        <w:t>- Procuração do representante do licitante no pregão, se for o caso.</w:t>
      </w:r>
    </w:p>
    <w:p w14:paraId="15D8BC33" w14:textId="3DD80324" w:rsidR="007C78E6" w:rsidRPr="002F5B3E" w:rsidRDefault="007C78E6" w:rsidP="00C126A0">
      <w:pPr>
        <w:pStyle w:val="PargrafodaLista"/>
        <w:numPr>
          <w:ilvl w:val="2"/>
          <w:numId w:val="1"/>
        </w:numPr>
        <w:spacing w:line="276" w:lineRule="auto"/>
        <w:ind w:left="0" w:firstLine="0"/>
        <w:rPr>
          <w:rFonts w:ascii="Arial" w:hAnsi="Arial" w:cs="Arial"/>
        </w:rPr>
      </w:pPr>
      <w:r w:rsidRPr="002F5B3E">
        <w:rPr>
          <w:rFonts w:ascii="Arial" w:hAnsi="Arial" w:cs="Arial"/>
        </w:rPr>
        <w:t>- Caso a última alteração do contrato social traga consolidação do contrato social basta apresentação deste em substituição ao contrato social e todas as alterações.</w:t>
      </w:r>
    </w:p>
    <w:p w14:paraId="36B8A281" w14:textId="77777777" w:rsidR="007C78E6" w:rsidRPr="002F5B3E" w:rsidRDefault="007C78E6"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Para fins </w:t>
      </w:r>
      <w:r w:rsidRPr="002F5B3E">
        <w:rPr>
          <w:rFonts w:ascii="Arial" w:hAnsi="Arial" w:cs="Arial"/>
          <w:b/>
          <w:bCs/>
        </w:rPr>
        <w:t>de habilitação fiscal, social e trabalhista</w:t>
      </w:r>
      <w:r w:rsidRPr="002F5B3E">
        <w:rPr>
          <w:rFonts w:ascii="Arial" w:hAnsi="Arial" w:cs="Arial"/>
        </w:rPr>
        <w:t>, a empresa deverá apresentar:</w:t>
      </w:r>
    </w:p>
    <w:p w14:paraId="66F46F84" w14:textId="5EBF7D08" w:rsidR="00014564" w:rsidRPr="002F5B3E" w:rsidRDefault="007C78E6"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 </w:t>
      </w:r>
      <w:r w:rsidR="00014564" w:rsidRPr="002F5B3E">
        <w:rPr>
          <w:rFonts w:ascii="Arial" w:hAnsi="Arial" w:cs="Arial"/>
        </w:rPr>
        <w:t>Prova de inscrição no Cadastro Nacional de Pessoas Jurídicas do Ministério da Fazenda (CNPJ);</w:t>
      </w:r>
    </w:p>
    <w:p w14:paraId="4A671A2E" w14:textId="05D0C820" w:rsidR="00014564" w:rsidRPr="002F5B3E" w:rsidRDefault="00014564"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 </w:t>
      </w:r>
      <w:r w:rsidR="00B056CC" w:rsidRPr="002F5B3E">
        <w:rPr>
          <w:rFonts w:ascii="Arial" w:hAnsi="Arial" w:cs="Arial"/>
          <w:bCs/>
        </w:rPr>
        <w:t xml:space="preserve">Inscrição </w:t>
      </w:r>
      <w:r w:rsidR="00B056CC" w:rsidRPr="002F5B3E">
        <w:rPr>
          <w:rFonts w:ascii="Arial" w:hAnsi="Arial" w:cs="Arial"/>
          <w:color w:val="000000"/>
        </w:rPr>
        <w:t xml:space="preserve">no cadastro de contribuintes Municipal </w:t>
      </w:r>
      <w:r w:rsidR="00645480" w:rsidRPr="002F5B3E">
        <w:rPr>
          <w:rFonts w:ascii="Arial" w:hAnsi="Arial" w:cs="Arial"/>
          <w:color w:val="000000"/>
        </w:rPr>
        <w:t xml:space="preserve">e/ou estadual, se houver, </w:t>
      </w:r>
      <w:r w:rsidR="00B056CC" w:rsidRPr="002F5B3E">
        <w:rPr>
          <w:rFonts w:ascii="Arial" w:hAnsi="Arial" w:cs="Arial"/>
          <w:color w:val="000000"/>
        </w:rPr>
        <w:t>relativo ao domicílio ou sede do fornecedor, pertinente ao seu ramo de atividade e compatível com o objeto contratual</w:t>
      </w:r>
      <w:r w:rsidRPr="002F5B3E">
        <w:rPr>
          <w:rFonts w:ascii="Arial" w:hAnsi="Arial" w:cs="Arial"/>
        </w:rPr>
        <w:t>, dentro do prazo de validade;</w:t>
      </w:r>
    </w:p>
    <w:p w14:paraId="6E7FF0BE" w14:textId="7E18BA2B" w:rsidR="00014564" w:rsidRPr="002F5B3E" w:rsidRDefault="00014564"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 </w:t>
      </w:r>
      <w:r w:rsidR="00F174BD" w:rsidRPr="002F5B3E">
        <w:rPr>
          <w:rFonts w:ascii="Arial" w:hAnsi="Arial" w:cs="Arial"/>
        </w:rPr>
        <w:t xml:space="preserve">Prova de Regularidade para com a Fazenda Federal </w:t>
      </w:r>
      <w:r w:rsidR="00F174BD" w:rsidRPr="002F5B3E">
        <w:rPr>
          <w:rFonts w:ascii="Arial" w:eastAsia="Yu Gothic" w:hAnsi="Arial" w:cs="Arial"/>
          <w:color w:val="000000"/>
          <w:lang w:eastAsia="zh-CN" w:bidi="hi-IN"/>
        </w:rPr>
        <w:t>e a relativa à Seguridade Social</w:t>
      </w:r>
      <w:r w:rsidRPr="002F5B3E">
        <w:rPr>
          <w:rFonts w:ascii="Arial" w:hAnsi="Arial" w:cs="Arial"/>
        </w:rPr>
        <w:t>;</w:t>
      </w:r>
    </w:p>
    <w:p w14:paraId="3D43A28F" w14:textId="21612378" w:rsidR="00014564" w:rsidRPr="002F5B3E" w:rsidRDefault="00014564" w:rsidP="00C126A0">
      <w:pPr>
        <w:pStyle w:val="PargrafodaLista"/>
        <w:numPr>
          <w:ilvl w:val="2"/>
          <w:numId w:val="1"/>
        </w:numPr>
        <w:spacing w:line="276" w:lineRule="auto"/>
        <w:ind w:left="0" w:firstLine="0"/>
        <w:rPr>
          <w:rFonts w:ascii="Arial" w:hAnsi="Arial" w:cs="Arial"/>
        </w:rPr>
      </w:pPr>
      <w:r w:rsidRPr="002F5B3E">
        <w:rPr>
          <w:rFonts w:ascii="Arial" w:hAnsi="Arial" w:cs="Arial"/>
        </w:rPr>
        <w:t>- Prova de Regularidade perante o Fundo de Garantia por Tempo de Serviço – FGTS, demonstrando situação regular no cumprimento dos encargos sociais instituídos por Lei;</w:t>
      </w:r>
    </w:p>
    <w:p w14:paraId="66C01366" w14:textId="77777777" w:rsidR="00014564" w:rsidRPr="002F5B3E" w:rsidRDefault="00014564"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 </w:t>
      </w:r>
      <w:bookmarkStart w:id="13" w:name="_Hlk209559311"/>
      <w:r w:rsidRPr="002F5B3E">
        <w:rPr>
          <w:rFonts w:ascii="Arial" w:hAnsi="Arial" w:cs="Arial"/>
        </w:rPr>
        <w:t>Prova de Regularidade para com a Fazenda Estadual, da sede da licitante.</w:t>
      </w:r>
    </w:p>
    <w:p w14:paraId="71B52CE2" w14:textId="77777777" w:rsidR="00014564" w:rsidRPr="002F5B3E" w:rsidRDefault="00014564" w:rsidP="00C126A0">
      <w:pPr>
        <w:pStyle w:val="PargrafodaLista"/>
        <w:numPr>
          <w:ilvl w:val="2"/>
          <w:numId w:val="1"/>
        </w:numPr>
        <w:spacing w:line="276" w:lineRule="auto"/>
        <w:ind w:left="0" w:firstLine="0"/>
        <w:rPr>
          <w:rFonts w:ascii="Arial" w:hAnsi="Arial" w:cs="Arial"/>
        </w:rPr>
      </w:pPr>
      <w:r w:rsidRPr="002F5B3E">
        <w:rPr>
          <w:rFonts w:ascii="Arial" w:hAnsi="Arial" w:cs="Arial"/>
        </w:rPr>
        <w:t>- Prova de Regularidade para com a Fazenda Municipal, do domicílio ou sede da licitante.</w:t>
      </w:r>
    </w:p>
    <w:bookmarkEnd w:id="13"/>
    <w:p w14:paraId="4E87CB78" w14:textId="30525B5D" w:rsidR="00014564" w:rsidRPr="002F5B3E" w:rsidRDefault="00014564"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 </w:t>
      </w:r>
      <w:r w:rsidR="000B2775" w:rsidRPr="002F5B3E">
        <w:rPr>
          <w:rFonts w:ascii="Arial" w:hAnsi="Arial" w:cs="Arial"/>
        </w:rPr>
        <w:t>Prova de regularidade trabalhista perante a Justiça do Trabalho</w:t>
      </w:r>
      <w:r w:rsidRPr="002F5B3E">
        <w:rPr>
          <w:rFonts w:ascii="Arial" w:hAnsi="Arial" w:cs="Arial"/>
        </w:rPr>
        <w:t>.</w:t>
      </w:r>
    </w:p>
    <w:p w14:paraId="4A958DB0" w14:textId="2790DCA4" w:rsidR="00014564" w:rsidRPr="002F5B3E" w:rsidRDefault="00014564"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2F5B3E">
        <w:rPr>
          <w:rFonts w:ascii="Arial" w:hAnsi="Arial" w:cs="Arial"/>
        </w:rPr>
        <w:t xml:space="preserve">à critério da Administração, </w:t>
      </w:r>
      <w:r w:rsidRPr="002F5B3E">
        <w:rPr>
          <w:rFonts w:ascii="Arial" w:hAnsi="Arial" w:cs="Arial"/>
        </w:rPr>
        <w:t>para a regularização da documentação, pagamento ou parcelamento do débito e emissão de eventuais certidões negativas ou positivas com efeito de certidão negativa.</w:t>
      </w:r>
    </w:p>
    <w:p w14:paraId="666983A2" w14:textId="16C6F153" w:rsidR="00014564" w:rsidRPr="002F5B3E" w:rsidRDefault="00014564"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A prorrogação do prazo previsto no item anterior </w:t>
      </w:r>
      <w:r w:rsidR="00A72EDD" w:rsidRPr="002F5B3E">
        <w:rPr>
          <w:rFonts w:ascii="Arial" w:hAnsi="Arial" w:cs="Arial"/>
        </w:rPr>
        <w:t>pode</w:t>
      </w:r>
      <w:r w:rsidRPr="002F5B3E">
        <w:rPr>
          <w:rFonts w:ascii="Arial" w:hAnsi="Arial" w:cs="Arial"/>
        </w:rPr>
        <w:t xml:space="preserve">rá ser concedida pela Administração </w:t>
      </w:r>
      <w:r w:rsidR="00DC4C47" w:rsidRPr="002F5B3E">
        <w:rPr>
          <w:rFonts w:ascii="Arial" w:hAnsi="Arial" w:cs="Arial"/>
        </w:rPr>
        <w:t>desde</w:t>
      </w:r>
      <w:r w:rsidRPr="002F5B3E">
        <w:rPr>
          <w:rFonts w:ascii="Arial" w:hAnsi="Arial" w:cs="Arial"/>
        </w:rPr>
        <w:t xml:space="preserve"> que requerida pelo licitante, </w:t>
      </w:r>
      <w:r w:rsidR="00DC4C47" w:rsidRPr="002F5B3E">
        <w:rPr>
          <w:rFonts w:ascii="Arial" w:hAnsi="Arial" w:cs="Arial"/>
        </w:rPr>
        <w:t xml:space="preserve">com a devida </w:t>
      </w:r>
      <w:r w:rsidRPr="002F5B3E">
        <w:rPr>
          <w:rFonts w:ascii="Arial" w:hAnsi="Arial" w:cs="Arial"/>
        </w:rPr>
        <w:t>justifica</w:t>
      </w:r>
      <w:r w:rsidR="00DC4C47" w:rsidRPr="002F5B3E">
        <w:rPr>
          <w:rFonts w:ascii="Arial" w:hAnsi="Arial" w:cs="Arial"/>
        </w:rPr>
        <w:t>tiva</w:t>
      </w:r>
      <w:r w:rsidRPr="002F5B3E">
        <w:rPr>
          <w:rFonts w:ascii="Arial" w:hAnsi="Arial" w:cs="Arial"/>
        </w:rPr>
        <w:t>.</w:t>
      </w:r>
    </w:p>
    <w:p w14:paraId="78EBD0DD" w14:textId="77777777" w:rsidR="00014564" w:rsidRPr="002F5B3E" w:rsidRDefault="00014564" w:rsidP="00C126A0">
      <w:pPr>
        <w:pStyle w:val="PargrafodaLista"/>
        <w:numPr>
          <w:ilvl w:val="2"/>
          <w:numId w:val="1"/>
        </w:numPr>
        <w:spacing w:line="276" w:lineRule="auto"/>
        <w:ind w:left="0" w:firstLine="0"/>
        <w:rPr>
          <w:rFonts w:ascii="Arial" w:hAnsi="Arial" w:cs="Arial"/>
        </w:rPr>
      </w:pPr>
      <w:r w:rsidRPr="002F5B3E">
        <w:rPr>
          <w:rFonts w:ascii="Arial" w:hAnsi="Arial" w:cs="Arial"/>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42BE8859" w14:textId="77777777" w:rsidR="000D1E4E" w:rsidRPr="002F5B3E" w:rsidRDefault="00F42D67" w:rsidP="00C126A0">
      <w:pPr>
        <w:pStyle w:val="PargrafodaLista"/>
        <w:numPr>
          <w:ilvl w:val="1"/>
          <w:numId w:val="1"/>
        </w:numPr>
        <w:tabs>
          <w:tab w:val="left" w:pos="426"/>
        </w:tabs>
        <w:spacing w:line="276" w:lineRule="auto"/>
        <w:ind w:left="0" w:firstLine="0"/>
        <w:rPr>
          <w:rFonts w:ascii="Arial" w:hAnsi="Arial" w:cs="Arial"/>
          <w:b/>
          <w:bCs/>
        </w:rPr>
      </w:pPr>
      <w:bookmarkStart w:id="14" w:name="art68i"/>
      <w:bookmarkStart w:id="15" w:name="art68ii"/>
      <w:bookmarkStart w:id="16" w:name="art68iii"/>
      <w:bookmarkStart w:id="17" w:name="art68v"/>
      <w:bookmarkStart w:id="18" w:name="art68vi"/>
      <w:bookmarkStart w:id="19" w:name="art68§1"/>
      <w:bookmarkStart w:id="20" w:name="art68§2"/>
      <w:bookmarkEnd w:id="14"/>
      <w:bookmarkEnd w:id="15"/>
      <w:bookmarkEnd w:id="16"/>
      <w:bookmarkEnd w:id="17"/>
      <w:bookmarkEnd w:id="18"/>
      <w:bookmarkEnd w:id="19"/>
      <w:bookmarkEnd w:id="20"/>
      <w:r w:rsidRPr="002F5B3E">
        <w:rPr>
          <w:rFonts w:ascii="Arial" w:hAnsi="Arial" w:cs="Arial"/>
          <w:b/>
          <w:bCs/>
        </w:rPr>
        <w:t xml:space="preserve">Declaração de inexistência de fato impeditivo, não utilização de mão de obra de menores, declaração de atendimento à logística reversa dos produtos, declaração de reserva </w:t>
      </w:r>
      <w:r w:rsidRPr="002F5B3E">
        <w:rPr>
          <w:rFonts w:ascii="Arial" w:hAnsi="Arial" w:cs="Arial"/>
          <w:b/>
          <w:bCs/>
        </w:rPr>
        <w:lastRenderedPageBreak/>
        <w:t>de cargos e declaração de atendimento ao §1º do art. 63 da Lei Federal N.º 14.133/2021 (anexo IV).</w:t>
      </w:r>
      <w:r w:rsidR="000D1E4E" w:rsidRPr="002F5B3E">
        <w:t xml:space="preserve"> </w:t>
      </w:r>
    </w:p>
    <w:p w14:paraId="2EA7B037" w14:textId="233EFEB7" w:rsidR="00F42D67" w:rsidRPr="002F5B3E" w:rsidRDefault="000D1E4E" w:rsidP="00C126A0">
      <w:pPr>
        <w:pStyle w:val="PargrafodaLista"/>
        <w:numPr>
          <w:ilvl w:val="1"/>
          <w:numId w:val="1"/>
        </w:numPr>
        <w:tabs>
          <w:tab w:val="left" w:pos="426"/>
        </w:tabs>
        <w:spacing w:line="276" w:lineRule="auto"/>
        <w:ind w:left="0" w:firstLine="0"/>
        <w:rPr>
          <w:rFonts w:ascii="Arial" w:hAnsi="Arial" w:cs="Arial"/>
          <w:b/>
          <w:bCs/>
        </w:rPr>
      </w:pPr>
      <w:r w:rsidRPr="002F5B3E">
        <w:rPr>
          <w:rFonts w:ascii="Arial" w:hAnsi="Arial" w:cs="Arial"/>
          <w:b/>
          <w:bCs/>
        </w:rPr>
        <w:t>Declara</w:t>
      </w:r>
      <w:r w:rsidRPr="002F5B3E">
        <w:rPr>
          <w:rFonts w:ascii="Arial" w:hAnsi="Arial" w:cs="Arial" w:hint="eastAsia"/>
          <w:b/>
          <w:bCs/>
        </w:rPr>
        <w:t>çã</w:t>
      </w:r>
      <w:r w:rsidRPr="002F5B3E">
        <w:rPr>
          <w:rFonts w:ascii="Arial" w:hAnsi="Arial" w:cs="Arial"/>
          <w:b/>
          <w:bCs/>
        </w:rPr>
        <w:t>o, para fins de cumprimento do disposto na S</w:t>
      </w:r>
      <w:r w:rsidRPr="002F5B3E">
        <w:rPr>
          <w:rFonts w:ascii="Arial" w:hAnsi="Arial" w:cs="Arial" w:hint="eastAsia"/>
          <w:b/>
          <w:bCs/>
        </w:rPr>
        <w:t>ú</w:t>
      </w:r>
      <w:r w:rsidRPr="002F5B3E">
        <w:rPr>
          <w:rFonts w:ascii="Arial" w:hAnsi="Arial" w:cs="Arial"/>
          <w:b/>
          <w:bCs/>
        </w:rPr>
        <w:t>mula Vinculante 13/STF de 21 de agosto de 2008 e ac</w:t>
      </w:r>
      <w:r w:rsidRPr="002F5B3E">
        <w:rPr>
          <w:rFonts w:ascii="Arial" w:hAnsi="Arial" w:cs="Arial" w:hint="eastAsia"/>
          <w:b/>
          <w:bCs/>
        </w:rPr>
        <w:t>ó</w:t>
      </w:r>
      <w:r w:rsidRPr="002F5B3E">
        <w:rPr>
          <w:rFonts w:ascii="Arial" w:hAnsi="Arial" w:cs="Arial"/>
          <w:b/>
          <w:bCs/>
        </w:rPr>
        <w:t>rd</w:t>
      </w:r>
      <w:r w:rsidRPr="002F5B3E">
        <w:rPr>
          <w:rFonts w:ascii="Arial" w:hAnsi="Arial" w:cs="Arial" w:hint="eastAsia"/>
          <w:b/>
          <w:bCs/>
        </w:rPr>
        <w:t>ã</w:t>
      </w:r>
      <w:r w:rsidRPr="002F5B3E">
        <w:rPr>
          <w:rFonts w:ascii="Arial" w:hAnsi="Arial" w:cs="Arial"/>
          <w:b/>
          <w:bCs/>
        </w:rPr>
        <w:t>o 2745/10 do Tribunal de Contas do Estado do Paran</w:t>
      </w:r>
      <w:r w:rsidRPr="002F5B3E">
        <w:rPr>
          <w:rFonts w:ascii="Arial" w:hAnsi="Arial" w:cs="Arial" w:hint="eastAsia"/>
          <w:b/>
          <w:bCs/>
        </w:rPr>
        <w:t>á</w:t>
      </w:r>
      <w:r w:rsidRPr="002F5B3E">
        <w:rPr>
          <w:rFonts w:ascii="Arial" w:hAnsi="Arial" w:cs="Arial"/>
          <w:b/>
          <w:bCs/>
        </w:rPr>
        <w:t xml:space="preserve"> (anexo IV).</w:t>
      </w:r>
    </w:p>
    <w:p w14:paraId="721FEE57" w14:textId="77777777" w:rsidR="00F42D67" w:rsidRPr="002F5B3E" w:rsidRDefault="00F42D67" w:rsidP="00C126A0">
      <w:pPr>
        <w:pStyle w:val="PargrafodaLista"/>
        <w:numPr>
          <w:ilvl w:val="1"/>
          <w:numId w:val="1"/>
        </w:numPr>
        <w:spacing w:line="276" w:lineRule="auto"/>
        <w:ind w:left="0" w:right="32" w:firstLine="0"/>
        <w:rPr>
          <w:rFonts w:ascii="Arial" w:hAnsi="Arial" w:cs="Arial"/>
        </w:rPr>
      </w:pPr>
      <w:r w:rsidRPr="002F5B3E">
        <w:rPr>
          <w:rFonts w:ascii="Arial" w:hAnsi="Arial" w:cs="Arial"/>
        </w:rPr>
        <w:t>- Se for o caso, a empresa deverá apresentar comprovante da condição de ME/EPP.</w:t>
      </w:r>
    </w:p>
    <w:p w14:paraId="1CD44C8C" w14:textId="1A400284" w:rsidR="00CA5836" w:rsidRPr="002F5B3E" w:rsidRDefault="00F42D67" w:rsidP="00C126A0">
      <w:pPr>
        <w:pStyle w:val="PargrafodaLista"/>
        <w:numPr>
          <w:ilvl w:val="1"/>
          <w:numId w:val="1"/>
        </w:numPr>
        <w:spacing w:line="276" w:lineRule="auto"/>
        <w:ind w:left="0" w:right="32" w:firstLine="0"/>
        <w:rPr>
          <w:rFonts w:ascii="Arial" w:hAnsi="Arial" w:cs="Arial"/>
        </w:rPr>
      </w:pPr>
      <w:r w:rsidRPr="002F5B3E">
        <w:rPr>
          <w:rFonts w:ascii="Arial" w:hAnsi="Arial" w:cs="Arial"/>
        </w:rPr>
        <w:t xml:space="preserve">- Declaração escrita sob as penas da lei, de que cumpre os requisitos legais de qualificação da condição de microempresa, de empresa de pequeno porte ou microempreendedor individual, </w:t>
      </w:r>
      <w:r w:rsidR="00EB3E83" w:rsidRPr="002F5B3E">
        <w:rPr>
          <w:rFonts w:ascii="Arial" w:hAnsi="Arial" w:cs="Arial"/>
        </w:rPr>
        <w:t xml:space="preserve">se for o caso, </w:t>
      </w:r>
      <w:r w:rsidRPr="002F5B3E">
        <w:rPr>
          <w:rFonts w:ascii="Arial" w:hAnsi="Arial" w:cs="Arial"/>
        </w:rPr>
        <w:t xml:space="preserve">estando apto a usufruir dos benefícios previstos nos art. 42 a art. 49 da Lei Complementar Federal n.º 123, de 2006 (anexo </w:t>
      </w:r>
      <w:r w:rsidR="00A97AFB" w:rsidRPr="002F5B3E">
        <w:rPr>
          <w:rFonts w:ascii="Arial" w:hAnsi="Arial" w:cs="Arial"/>
        </w:rPr>
        <w:t>V</w:t>
      </w:r>
      <w:r w:rsidRPr="002F5B3E">
        <w:rPr>
          <w:rFonts w:ascii="Arial" w:hAnsi="Arial" w:cs="Arial"/>
        </w:rPr>
        <w:t>I)</w:t>
      </w:r>
      <w:r w:rsidR="004178FE" w:rsidRPr="002F5B3E">
        <w:rPr>
          <w:rFonts w:ascii="Arial" w:hAnsi="Arial" w:cs="Arial"/>
        </w:rPr>
        <w:t>.</w:t>
      </w:r>
    </w:p>
    <w:p w14:paraId="29165E83" w14:textId="77777777" w:rsidR="0059245E" w:rsidRPr="002F5B3E" w:rsidRDefault="0059245E" w:rsidP="00C126A0">
      <w:pPr>
        <w:pStyle w:val="PargrafodaLista"/>
        <w:widowControl w:val="0"/>
        <w:numPr>
          <w:ilvl w:val="1"/>
          <w:numId w:val="1"/>
        </w:numPr>
        <w:tabs>
          <w:tab w:val="left" w:pos="709"/>
          <w:tab w:val="left" w:pos="1205"/>
        </w:tabs>
        <w:spacing w:line="276" w:lineRule="auto"/>
        <w:ind w:left="0" w:firstLine="0"/>
        <w:rPr>
          <w:rFonts w:ascii="Arial" w:hAnsi="Arial" w:cs="Arial"/>
        </w:rPr>
      </w:pPr>
      <w:r w:rsidRPr="002F5B3E">
        <w:rPr>
          <w:rFonts w:ascii="Arial" w:hAnsi="Arial" w:cs="Arial"/>
        </w:rPr>
        <w:t xml:space="preserve">No momento da sessão, o agente de contratação realizará consulta aos cadastros:“ Impedidos de licitar”, no Tribunal de Contas do Paraná, através do link: </w:t>
      </w:r>
      <w:hyperlink r:id="rId18" w:history="1">
        <w:r w:rsidRPr="002F5B3E">
          <w:rPr>
            <w:rStyle w:val="Hyperlink"/>
            <w:rFonts w:ascii="Arial" w:hAnsi="Arial" w:cs="Arial"/>
          </w:rPr>
          <w:t>https://crcap.tce.pr.gov.br/ConsultarImpedidos.aspx</w:t>
        </w:r>
      </w:hyperlink>
      <w:r w:rsidRPr="002F5B3E">
        <w:rPr>
          <w:rFonts w:ascii="Arial" w:hAnsi="Arial" w:cs="Arial"/>
        </w:rPr>
        <w:t xml:space="preserve">, e no Sistema Integrado de Registro do CEIS/CNEP, através do link: </w:t>
      </w:r>
      <w:hyperlink r:id="rId19" w:history="1">
        <w:r w:rsidRPr="002F5B3E">
          <w:rPr>
            <w:rStyle w:val="Hyperlink"/>
            <w:rFonts w:ascii="Arial" w:hAnsi="Arial" w:cs="Arial"/>
          </w:rPr>
          <w:t>https://certidoes.cgu.gov.br/</w:t>
        </w:r>
      </w:hyperlink>
      <w:r w:rsidRPr="002F5B3E">
        <w:rPr>
          <w:rFonts w:ascii="Arial" w:hAnsi="Arial" w:cs="Arial"/>
        </w:rPr>
        <w:t xml:space="preserve"> atendendo a Lei Nº 12.846,</w:t>
      </w:r>
      <w:r w:rsidRPr="002F5B3E">
        <w:rPr>
          <w:rFonts w:ascii="Arial" w:hAnsi="Arial" w:cs="Arial"/>
          <w:spacing w:val="-57"/>
        </w:rPr>
        <w:t xml:space="preserve"> </w:t>
      </w:r>
      <w:r w:rsidRPr="002F5B3E">
        <w:rPr>
          <w:rFonts w:ascii="Arial" w:hAnsi="Arial" w:cs="Arial"/>
        </w:rPr>
        <w:t>de</w:t>
      </w:r>
      <w:r w:rsidRPr="002F5B3E">
        <w:rPr>
          <w:rFonts w:ascii="Arial" w:hAnsi="Arial" w:cs="Arial"/>
          <w:spacing w:val="-1"/>
        </w:rPr>
        <w:t xml:space="preserve"> </w:t>
      </w:r>
      <w:r w:rsidRPr="002F5B3E">
        <w:rPr>
          <w:rFonts w:ascii="Arial" w:hAnsi="Arial" w:cs="Arial"/>
        </w:rPr>
        <w:t>1º de</w:t>
      </w:r>
      <w:r w:rsidRPr="002F5B3E">
        <w:rPr>
          <w:rFonts w:ascii="Arial" w:hAnsi="Arial" w:cs="Arial"/>
          <w:spacing w:val="-3"/>
        </w:rPr>
        <w:t xml:space="preserve"> </w:t>
      </w:r>
      <w:r w:rsidRPr="002F5B3E">
        <w:rPr>
          <w:rFonts w:ascii="Arial" w:hAnsi="Arial" w:cs="Arial"/>
        </w:rPr>
        <w:t>agosto</w:t>
      </w:r>
      <w:r w:rsidRPr="002F5B3E">
        <w:rPr>
          <w:rFonts w:ascii="Arial" w:hAnsi="Arial" w:cs="Arial"/>
          <w:spacing w:val="2"/>
        </w:rPr>
        <w:t xml:space="preserve"> </w:t>
      </w:r>
      <w:r w:rsidRPr="002F5B3E">
        <w:rPr>
          <w:rFonts w:ascii="Arial" w:hAnsi="Arial" w:cs="Arial"/>
        </w:rPr>
        <w:t>de</w:t>
      </w:r>
      <w:r w:rsidRPr="002F5B3E">
        <w:rPr>
          <w:rFonts w:ascii="Arial" w:hAnsi="Arial" w:cs="Arial"/>
          <w:spacing w:val="-3"/>
        </w:rPr>
        <w:t xml:space="preserve"> </w:t>
      </w:r>
      <w:r w:rsidRPr="002F5B3E">
        <w:rPr>
          <w:rFonts w:ascii="Arial" w:hAnsi="Arial" w:cs="Arial"/>
        </w:rPr>
        <w:t>2013, sendo estes também itens habilitatórios.</w:t>
      </w:r>
    </w:p>
    <w:p w14:paraId="01EE940C" w14:textId="77777777" w:rsidR="00FC3DCF" w:rsidRPr="002F5B3E" w:rsidRDefault="00FC3DCF" w:rsidP="00C126A0">
      <w:pPr>
        <w:pStyle w:val="PargrafodaLista"/>
        <w:spacing w:line="276" w:lineRule="auto"/>
        <w:ind w:left="0"/>
        <w:rPr>
          <w:rFonts w:ascii="Arial" w:hAnsi="Arial" w:cs="Arial"/>
        </w:rPr>
      </w:pPr>
    </w:p>
    <w:p w14:paraId="41F27193" w14:textId="7BF1FEBC" w:rsidR="00043621" w:rsidRPr="002F5B3E" w:rsidRDefault="00761A85" w:rsidP="00C126A0">
      <w:pPr>
        <w:pStyle w:val="PargrafodaLista"/>
        <w:numPr>
          <w:ilvl w:val="0"/>
          <w:numId w:val="1"/>
        </w:numPr>
        <w:spacing w:line="276" w:lineRule="auto"/>
        <w:ind w:left="0" w:firstLine="0"/>
        <w:rPr>
          <w:rFonts w:ascii="Arial" w:hAnsi="Arial" w:cs="Arial"/>
          <w:b/>
          <w:bCs/>
        </w:rPr>
      </w:pPr>
      <w:r w:rsidRPr="002F5B3E">
        <w:rPr>
          <w:rFonts w:ascii="Arial" w:hAnsi="Arial" w:cs="Arial"/>
          <w:b/>
          <w:bCs/>
        </w:rPr>
        <w:t>- DISPOSIÇÕES GERAIS SOBRE DOCUMENTAÇÃO</w:t>
      </w:r>
    </w:p>
    <w:p w14:paraId="67385B99" w14:textId="5022E435" w:rsidR="002C2B3D" w:rsidRPr="002F5B3E" w:rsidRDefault="00761A85" w:rsidP="00C126A0">
      <w:pPr>
        <w:pStyle w:val="PargrafodaLista"/>
        <w:numPr>
          <w:ilvl w:val="2"/>
          <w:numId w:val="1"/>
        </w:numPr>
        <w:tabs>
          <w:tab w:val="left" w:pos="284"/>
          <w:tab w:val="left" w:pos="567"/>
          <w:tab w:val="left" w:pos="851"/>
        </w:tabs>
        <w:spacing w:line="276" w:lineRule="auto"/>
        <w:ind w:left="0" w:firstLine="0"/>
        <w:rPr>
          <w:rFonts w:ascii="Arial" w:hAnsi="Arial" w:cs="Arial"/>
        </w:rPr>
      </w:pPr>
      <w:bookmarkStart w:id="21" w:name="_Hlk159503580"/>
      <w:r w:rsidRPr="002F5B3E">
        <w:rPr>
          <w:rFonts w:ascii="Arial" w:hAnsi="Arial" w:cs="Arial"/>
        </w:rPr>
        <w:t xml:space="preserve">- </w:t>
      </w:r>
      <w:bookmarkEnd w:id="21"/>
      <w:r w:rsidR="002C2B3D" w:rsidRPr="002F5B3E">
        <w:rPr>
          <w:rFonts w:ascii="Arial" w:hAnsi="Arial" w:cs="Arial"/>
        </w:rPr>
        <w:t xml:space="preserve">Na hipótese do </w:t>
      </w:r>
      <w:r w:rsidR="00EB1071" w:rsidRPr="002F5B3E">
        <w:rPr>
          <w:rFonts w:ascii="Arial" w:hAnsi="Arial" w:cs="Arial"/>
        </w:rPr>
        <w:t xml:space="preserve">art. 43, §1°, da Lei Complementar Federal n° 123, de 2006, </w:t>
      </w:r>
      <w:r w:rsidR="002C2B3D" w:rsidRPr="002F5B3E">
        <w:rPr>
          <w:rFonts w:ascii="Arial" w:hAnsi="Arial" w:cs="Arial"/>
        </w:rPr>
        <w:t>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2F5B3E" w:rsidRDefault="002C2B3D"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2F5B3E">
        <w:rPr>
          <w:rFonts w:ascii="Arial" w:hAnsi="Arial" w:cs="Arial"/>
        </w:rPr>
        <w:t>- Eventuais informações/certidões vencidas no registro cadastral deverão ser supridas pela apresentação do respectivo documento atualizado.</w:t>
      </w:r>
    </w:p>
    <w:p w14:paraId="3D700FE0" w14:textId="5F100C57" w:rsidR="00417760" w:rsidRPr="002F5B3E" w:rsidRDefault="00417760"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2F5B3E">
        <w:rPr>
          <w:rFonts w:ascii="Arial" w:hAnsi="Arial" w:cs="Arial"/>
        </w:rPr>
        <w:t>Será admitida a juntada de documentos após a abertura da licitação</w:t>
      </w:r>
      <w:r w:rsidR="00A933CF" w:rsidRPr="002F5B3E">
        <w:rPr>
          <w:rFonts w:ascii="Arial" w:hAnsi="Arial" w:cs="Arial"/>
        </w:rPr>
        <w:t xml:space="preserve">, </w:t>
      </w:r>
      <w:r w:rsidRPr="002F5B3E">
        <w:rPr>
          <w:rFonts w:ascii="Arial" w:hAnsi="Arial" w:cs="Arial"/>
        </w:rPr>
        <w:t xml:space="preserve">desde que venham a atestar condição pré-existente à </w:t>
      </w:r>
      <w:r w:rsidR="00404006" w:rsidRPr="002F5B3E">
        <w:rPr>
          <w:rFonts w:ascii="Arial" w:hAnsi="Arial" w:cs="Arial"/>
        </w:rPr>
        <w:t xml:space="preserve">data e hora de </w:t>
      </w:r>
      <w:r w:rsidRPr="002F5B3E">
        <w:rPr>
          <w:rFonts w:ascii="Arial" w:hAnsi="Arial" w:cs="Arial"/>
        </w:rPr>
        <w:t>abertura da sessão pública do certame.</w:t>
      </w:r>
    </w:p>
    <w:p w14:paraId="541FE75E" w14:textId="50FCFC10" w:rsidR="002C2B3D" w:rsidRPr="002F5B3E" w:rsidRDefault="002C2B3D"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2F5B3E">
        <w:rPr>
          <w:rFonts w:ascii="Arial" w:hAnsi="Arial" w:cs="Arial"/>
        </w:rPr>
        <w:t>- A documentação referida neste Capítulo poderá ser apresentada em original, por cópia ou por qualquer outro meio expressamente admitido pela Administração, nos termos da Lei Federal nº 13.726/2018</w:t>
      </w:r>
      <w:r w:rsidR="00C407FB" w:rsidRPr="002F5B3E">
        <w:rPr>
          <w:rFonts w:ascii="Arial" w:hAnsi="Arial" w:cs="Arial"/>
        </w:rPr>
        <w:t xml:space="preserve"> e da Lei 14.133/2021.</w:t>
      </w:r>
    </w:p>
    <w:p w14:paraId="026C74BF" w14:textId="77777777" w:rsidR="00B10404" w:rsidRPr="002F5B3E" w:rsidRDefault="002C2B3D"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2F5B3E">
        <w:rPr>
          <w:rFonts w:ascii="Arial" w:hAnsi="Arial" w:cs="Arial"/>
        </w:rPr>
        <w:t>– Adicionalmente aos documentos de habilitação exigidos, o(a) Agente de Contratação poderá solicitar catálogos técnicos, documentos comprovatórios ou complementares que julgar pertinente para verificação da aceitabilidade da proposta ou habilitação.</w:t>
      </w:r>
    </w:p>
    <w:p w14:paraId="452BC1B7" w14:textId="777C9BA8" w:rsidR="00B10404" w:rsidRPr="002F5B3E" w:rsidRDefault="00B10404"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2F5B3E">
        <w:rPr>
          <w:rFonts w:ascii="Arial" w:hAnsi="Arial"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06A6716" w14:textId="6990D09C" w:rsidR="00043621" w:rsidRPr="002F5B3E" w:rsidRDefault="00761A85" w:rsidP="00C126A0">
      <w:pPr>
        <w:pStyle w:val="PargrafodaLista"/>
        <w:tabs>
          <w:tab w:val="left" w:pos="284"/>
          <w:tab w:val="left" w:pos="567"/>
          <w:tab w:val="left" w:pos="851"/>
        </w:tabs>
        <w:spacing w:line="276" w:lineRule="auto"/>
        <w:ind w:left="0"/>
        <w:rPr>
          <w:rFonts w:ascii="Arial" w:hAnsi="Arial" w:cs="Arial"/>
        </w:rPr>
      </w:pPr>
      <w:r w:rsidRPr="002F5B3E">
        <w:rPr>
          <w:rFonts w:ascii="Arial" w:hAnsi="Arial" w:cs="Arial"/>
        </w:rPr>
        <w:t> </w:t>
      </w:r>
    </w:p>
    <w:p w14:paraId="1D01A451" w14:textId="24327A3F" w:rsidR="00043621" w:rsidRPr="002F5B3E" w:rsidRDefault="00761A85" w:rsidP="00C126A0">
      <w:pPr>
        <w:pStyle w:val="PargrafodaLista"/>
        <w:numPr>
          <w:ilvl w:val="0"/>
          <w:numId w:val="1"/>
        </w:numPr>
        <w:spacing w:line="276" w:lineRule="auto"/>
        <w:ind w:left="0" w:firstLine="0"/>
        <w:rPr>
          <w:rFonts w:ascii="Arial" w:hAnsi="Arial" w:cs="Arial"/>
          <w:b/>
          <w:bCs/>
        </w:rPr>
      </w:pPr>
      <w:r w:rsidRPr="002F5B3E">
        <w:rPr>
          <w:rFonts w:ascii="Arial" w:hAnsi="Arial" w:cs="Arial"/>
          <w:b/>
          <w:bCs/>
        </w:rPr>
        <w:t>- DA ABERTURA DA SESSÃO, CLASSIFICAÇÃO DAS PROPOSTAS E FORMULAÇÃO DE LANCES</w:t>
      </w:r>
    </w:p>
    <w:p w14:paraId="46E594EF" w14:textId="77777777" w:rsidR="003B2C85" w:rsidRPr="002F5B3E" w:rsidRDefault="00761A85"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w:t>
      </w:r>
      <w:r w:rsidR="003B2C85" w:rsidRPr="002F5B3E">
        <w:rPr>
          <w:rFonts w:ascii="Arial" w:hAnsi="Arial" w:cs="Arial"/>
        </w:rPr>
        <w:t>A abertura da presente licitação dar-se-á em sessão pública, por meio de sistema eletrônico, na data, horário e local indicados neste Edital.</w:t>
      </w:r>
    </w:p>
    <w:p w14:paraId="708F6C43"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O sistema ordenará automaticamente as propostas, sendo que somente estas participarão da fase de lances.</w:t>
      </w:r>
    </w:p>
    <w:p w14:paraId="49394591"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O sistema disponibilizará campo próprio para troca de mensagens entre o(a) Agente de Contratação (a) e os licitantes.</w:t>
      </w:r>
    </w:p>
    <w:p w14:paraId="352EB600" w14:textId="77777777" w:rsidR="003B2C85" w:rsidRPr="002F5B3E" w:rsidRDefault="003B2C85" w:rsidP="00C126A0">
      <w:pPr>
        <w:pStyle w:val="PargrafodaLista"/>
        <w:numPr>
          <w:ilvl w:val="2"/>
          <w:numId w:val="1"/>
        </w:numPr>
        <w:spacing w:line="276" w:lineRule="auto"/>
        <w:ind w:left="0" w:firstLine="0"/>
        <w:rPr>
          <w:rFonts w:ascii="Arial" w:hAnsi="Arial" w:cs="Arial"/>
        </w:rPr>
      </w:pPr>
      <w:r w:rsidRPr="002F5B3E">
        <w:rPr>
          <w:rFonts w:ascii="Arial" w:hAnsi="Arial" w:cs="Arial"/>
        </w:rPr>
        <w:t>– É dever do licitante o acompanhamento das mensagens, informações e solicitações realizadas através do chat no sistema de pregão eletrônico.</w:t>
      </w:r>
    </w:p>
    <w:p w14:paraId="5C08EE2C"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lastRenderedPageBreak/>
        <w:t>- Iniciada a etapa competitiva, os licitantes deverão encaminhar lances exclusivamente por meio do sistema eletrônico, sendo imediatamente informados do seu recebimento e do valor consignado no registro.</w:t>
      </w:r>
    </w:p>
    <w:p w14:paraId="5DA5F575" w14:textId="77777777" w:rsidR="003B2C85" w:rsidRPr="002F5B3E" w:rsidRDefault="003B2C85" w:rsidP="00C126A0">
      <w:pPr>
        <w:pStyle w:val="PargrafodaLista"/>
        <w:numPr>
          <w:ilvl w:val="2"/>
          <w:numId w:val="1"/>
        </w:numPr>
        <w:spacing w:line="276" w:lineRule="auto"/>
        <w:ind w:left="0" w:firstLine="0"/>
        <w:rPr>
          <w:rFonts w:ascii="Arial" w:hAnsi="Arial" w:cs="Arial"/>
        </w:rPr>
      </w:pPr>
      <w:r w:rsidRPr="002F5B3E">
        <w:rPr>
          <w:rFonts w:ascii="Arial" w:hAnsi="Arial" w:cs="Arial"/>
        </w:rPr>
        <w:t>- O lance deverá ser ofertado por item de acordo com o critério de disputa fixado neste Edital.</w:t>
      </w:r>
    </w:p>
    <w:p w14:paraId="42C683C9" w14:textId="01018828" w:rsidR="003B2C85" w:rsidRPr="002F5B3E" w:rsidRDefault="003B2C85" w:rsidP="00C126A0">
      <w:pPr>
        <w:pStyle w:val="PargrafodaLista"/>
        <w:numPr>
          <w:ilvl w:val="2"/>
          <w:numId w:val="1"/>
        </w:numPr>
        <w:spacing w:line="276" w:lineRule="auto"/>
        <w:ind w:left="0" w:firstLine="0"/>
        <w:rPr>
          <w:rFonts w:ascii="Arial" w:hAnsi="Arial" w:cs="Arial"/>
        </w:rPr>
      </w:pPr>
      <w:r w:rsidRPr="002F5B3E">
        <w:rPr>
          <w:rFonts w:ascii="Arial" w:hAnsi="Arial" w:cs="Arial"/>
        </w:rPr>
        <w:t>- O intervalo mínimo de diferença de valores entre os lances</w:t>
      </w:r>
      <w:r w:rsidR="003844B6" w:rsidRPr="002F5B3E">
        <w:rPr>
          <w:rFonts w:ascii="Arial" w:hAnsi="Arial" w:cs="Arial"/>
        </w:rPr>
        <w:t xml:space="preserve"> é de acordo com a relação de itens</w:t>
      </w:r>
      <w:r w:rsidRPr="002F5B3E">
        <w:rPr>
          <w:rFonts w:ascii="Arial" w:hAnsi="Arial" w:cs="Arial"/>
        </w:rPr>
        <w:t>, o qual incidirá tanto em relação aos lances intermediários quanto em relação ao lance ofertado nos últimos dois minutos do período de duração da sessão pública.</w:t>
      </w:r>
    </w:p>
    <w:p w14:paraId="54BAA0A4"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Os licitantes poderão oferecer lances sucessivos, observando o horário fixado para abertura da sessão e as regras estabelecidas neste Edital.</w:t>
      </w:r>
    </w:p>
    <w:p w14:paraId="16B19FA1"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O licitante somente poderá oferecer lance de valor inferior ou percentual de desconto superior ao último por ele ofertado e registrado pelo sistema.</w:t>
      </w:r>
    </w:p>
    <w:p w14:paraId="3745941E"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Será adotado, para o envio de lances no pregão eletrônico, o modo de disputa “</w:t>
      </w:r>
      <w:r w:rsidRPr="002F5B3E">
        <w:rPr>
          <w:rFonts w:ascii="Arial" w:hAnsi="Arial" w:cs="Arial"/>
          <w:b/>
          <w:bCs/>
        </w:rPr>
        <w:t>ABERTO E FECHADO</w:t>
      </w:r>
      <w:r w:rsidRPr="002F5B3E">
        <w:rPr>
          <w:rFonts w:ascii="Arial" w:hAnsi="Arial" w:cs="Arial"/>
        </w:rPr>
        <w:t>”, em que os licitantes apresentarão lances públicos e sucessivos, com prorrogações.</w:t>
      </w:r>
    </w:p>
    <w:p w14:paraId="03501852"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w:t>
      </w:r>
      <w:r w:rsidRPr="002F5B3E">
        <w:rPr>
          <w:rFonts w:ascii="Arial" w:hAnsi="Arial" w:cs="Arial"/>
          <w:bCs/>
          <w:color w:val="000000"/>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32C1B7F7"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bCs/>
          <w:color w:val="000000"/>
        </w:rPr>
        <w:t>Encerrado o prazo previsto no 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r w:rsidRPr="002F5B3E">
        <w:rPr>
          <w:rFonts w:ascii="Arial" w:hAnsi="Arial" w:cs="Arial"/>
          <w:bCs/>
        </w:rPr>
        <w:t xml:space="preserve"> </w:t>
      </w:r>
    </w:p>
    <w:p w14:paraId="4CBB3EB9"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bCs/>
        </w:rPr>
        <w:t xml:space="preserve">- </w:t>
      </w:r>
      <w:r w:rsidRPr="002F5B3E">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46620E55"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bCs/>
          <w:color w:val="000000"/>
        </w:rPr>
        <w:t>Após o término dos prazos estabelecidos nos itens anteriores, o sistema ordenará os lances segundo a ordem crescente de valores.</w:t>
      </w:r>
    </w:p>
    <w:p w14:paraId="3ACCA587"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7F6ECEE"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6EC4BD7"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Não serão aceitos dois ou mais lances de mesmo valor, prevalecendo aquele que for recebido e registrado em primeiro lugar.</w:t>
      </w:r>
    </w:p>
    <w:p w14:paraId="222647BB"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Durante o transcurso da sessão pública, os licitantes serão informados, em tempo real, do valor do menor lance registrado (ou maior desconto), vedada a identificação do licitante.</w:t>
      </w:r>
    </w:p>
    <w:p w14:paraId="319A957F"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No caso de desconexão com o(a) Agente de Contratação, no decorrer da etapa competitiva do Pregão, o sistema eletrônico poderá permanecer acessível aos licitantes para a recepção dos lances, sem prejuízo dos atos realizados.</w:t>
      </w:r>
    </w:p>
    <w:p w14:paraId="1265E455"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69F55762"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lastRenderedPageBreak/>
        <w:t>- Caso o licitante não apresente lances, concorrerá com o valor de sua proposta.</w:t>
      </w:r>
    </w:p>
    <w:p w14:paraId="042647E3"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4BA0778D"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6173CE1"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48769B8"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Caso a microempresa, a empresa de pequeno porte ou o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79EF737C"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No caso de equivalência dos valores apresentados pelas microempresas, empresas de pequeno porte e microempreendedores individuais que se encontrem nos intervalos estabelecidos nos subitens anteriores, o sistema Comprasgov realizará sorteio entre elas para que se identifique aquela que primeiro poderá apresentar melhor oferta.</w:t>
      </w:r>
    </w:p>
    <w:p w14:paraId="722E4C5D"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Só poderá haver empate entre propostas iguais (não seguidas de lances), ou entre lances finais da fase fechada do modo de disputa aberto e fechado.</w:t>
      </w:r>
    </w:p>
    <w:p w14:paraId="75347069"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Havendo eventual empate entre propostas ou lances, o critério de desempate será aquele previsto no art. 60 da Lei n.º 14.133/2021.</w:t>
      </w:r>
    </w:p>
    <w:p w14:paraId="77C96A3F"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Persistindo o empate, a proposta vencedora será sorteada dentre as propostas ou os lances empatados.</w:t>
      </w:r>
    </w:p>
    <w:p w14:paraId="04FDE7B4"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BAE9EC3" w14:textId="77777777" w:rsidR="003B2C85" w:rsidRPr="002F5B3E" w:rsidRDefault="003B2C85" w:rsidP="00C126A0">
      <w:pPr>
        <w:pStyle w:val="PargrafodaLista"/>
        <w:numPr>
          <w:ilvl w:val="2"/>
          <w:numId w:val="1"/>
        </w:numPr>
        <w:tabs>
          <w:tab w:val="left" w:pos="851"/>
        </w:tabs>
        <w:spacing w:line="276" w:lineRule="auto"/>
        <w:ind w:left="0" w:firstLine="0"/>
        <w:rPr>
          <w:rFonts w:ascii="Arial" w:hAnsi="Arial" w:cs="Arial"/>
        </w:rPr>
      </w:pPr>
      <w:r w:rsidRPr="002F5B3E">
        <w:rPr>
          <w:rFonts w:ascii="Arial" w:hAnsi="Arial" w:cs="Arial"/>
        </w:rPr>
        <w:t>- A negociação será realizada por meio do sistema, podendo ser acompanhada pelos demais licitantes.</w:t>
      </w:r>
    </w:p>
    <w:p w14:paraId="150D656D" w14:textId="77777777" w:rsidR="003B2C85" w:rsidRPr="002F5B3E" w:rsidRDefault="003B2C85" w:rsidP="00C126A0">
      <w:pPr>
        <w:pStyle w:val="PargrafodaLista"/>
        <w:numPr>
          <w:ilvl w:val="2"/>
          <w:numId w:val="1"/>
        </w:numPr>
        <w:tabs>
          <w:tab w:val="left" w:pos="851"/>
        </w:tabs>
        <w:spacing w:line="276" w:lineRule="auto"/>
        <w:ind w:left="0" w:firstLine="0"/>
        <w:rPr>
          <w:rFonts w:ascii="Arial" w:hAnsi="Arial" w:cs="Arial"/>
        </w:rPr>
      </w:pPr>
      <w:r w:rsidRPr="002F5B3E">
        <w:rPr>
          <w:rFonts w:ascii="Arial" w:hAnsi="Arial" w:cs="Arial"/>
        </w:rPr>
        <w:t>- O(a) Agente de Contratação/pregoeiro solicitará à licitante melhor classificada que, no prazo de até 02 (duas) horas, envie a proposta adequada ao último lance ofertado após a negociação realizada, acompanhada da declaração de microempresa e empresa de pequeno porte mencionado no subitem 9.1.1 (anexo VI) e, se for o caso, de demais documentos complementares, quando necessários à confirmação daqueles exigidos neste Edital e já apresentados.</w:t>
      </w:r>
    </w:p>
    <w:p w14:paraId="3DF8BE1F"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É facultado ao(a) Agente de Contratação/pregoeiro prorrogar o prazo estabelecido, a partir de solicitação fundamentada feita no chat pelo licitante, antes de findo o prazo previsto no item anterior.</w:t>
      </w:r>
    </w:p>
    <w:p w14:paraId="0AA27598"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lastRenderedPageBreak/>
        <w:t>- Após a negociação do preço, o(a) Agente de Contratação/pregoeiro iniciará a fase de aceitação e julgamento da proposta.</w:t>
      </w:r>
    </w:p>
    <w:p w14:paraId="158602E4" w14:textId="77777777" w:rsidR="003B2C85" w:rsidRPr="002F5B3E" w:rsidRDefault="003B2C85" w:rsidP="00C126A0">
      <w:pPr>
        <w:pStyle w:val="PargrafodaLista"/>
        <w:numPr>
          <w:ilvl w:val="1"/>
          <w:numId w:val="1"/>
        </w:numPr>
        <w:spacing w:line="276" w:lineRule="auto"/>
        <w:ind w:left="0" w:firstLine="0"/>
        <w:rPr>
          <w:rFonts w:ascii="Arial" w:hAnsi="Arial" w:cs="Arial"/>
        </w:rPr>
      </w:pPr>
      <w:r w:rsidRPr="002F5B3E">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w:t>
      </w:r>
    </w:p>
    <w:p w14:paraId="4C8BD41A" w14:textId="5129A0EB" w:rsidR="00F15A3A" w:rsidRPr="002F5B3E" w:rsidRDefault="00F15A3A" w:rsidP="00C126A0">
      <w:pPr>
        <w:pStyle w:val="PargrafodaLista"/>
        <w:spacing w:line="276" w:lineRule="auto"/>
        <w:ind w:left="0"/>
        <w:rPr>
          <w:rFonts w:ascii="Arial" w:hAnsi="Arial" w:cs="Arial"/>
        </w:rPr>
      </w:pPr>
    </w:p>
    <w:p w14:paraId="21D69F03" w14:textId="4B7336EC" w:rsidR="00043621" w:rsidRPr="002F5B3E" w:rsidRDefault="00761A85" w:rsidP="00C126A0">
      <w:pPr>
        <w:pStyle w:val="PargrafodaLista"/>
        <w:numPr>
          <w:ilvl w:val="0"/>
          <w:numId w:val="1"/>
        </w:numPr>
        <w:spacing w:line="276" w:lineRule="auto"/>
        <w:ind w:left="0" w:firstLine="0"/>
        <w:rPr>
          <w:rFonts w:ascii="Arial" w:hAnsi="Arial" w:cs="Arial"/>
          <w:b/>
          <w:bCs/>
        </w:rPr>
      </w:pPr>
      <w:r w:rsidRPr="002F5B3E">
        <w:rPr>
          <w:rFonts w:ascii="Arial" w:hAnsi="Arial" w:cs="Arial"/>
          <w:b/>
          <w:bCs/>
        </w:rPr>
        <w:t>– DA ACEITABILIDADE DA PROPOSTA VENCEDORA</w:t>
      </w:r>
    </w:p>
    <w:p w14:paraId="265FDCC6" w14:textId="22B77953" w:rsidR="00DD1D0C" w:rsidRPr="002F5B3E" w:rsidRDefault="00761A85"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w:t>
      </w:r>
      <w:bookmarkStart w:id="22" w:name="_Hlk159508439"/>
      <w:r w:rsidRPr="002F5B3E">
        <w:rPr>
          <w:rFonts w:ascii="Arial" w:hAnsi="Arial" w:cs="Arial"/>
        </w:rPr>
        <w:t>Encerrada a etapa de negociação, o(a) Agente de Contratação</w:t>
      </w:r>
      <w:r w:rsidR="008428EE" w:rsidRPr="002F5B3E">
        <w:rPr>
          <w:rFonts w:ascii="Arial" w:hAnsi="Arial" w:cs="Arial"/>
        </w:rPr>
        <w:t>/pregoeiro</w:t>
      </w:r>
      <w:r w:rsidRPr="002F5B3E">
        <w:rPr>
          <w:rFonts w:ascii="Arial" w:hAnsi="Arial" w:cs="Arial"/>
        </w:rPr>
        <w:t xml:space="preserve"> examinará a proposta classificada em primeiro lugar quanto à adequação ao objeto e à compatibilidade do preço em relação ao máximo estipulado para contratação neste Edital.</w:t>
      </w:r>
    </w:p>
    <w:p w14:paraId="0A13FE99" w14:textId="19EED3C3" w:rsidR="00043621" w:rsidRPr="002F5B3E" w:rsidRDefault="00761A85" w:rsidP="00C126A0">
      <w:pPr>
        <w:pStyle w:val="PargrafodaLista"/>
        <w:numPr>
          <w:ilvl w:val="1"/>
          <w:numId w:val="1"/>
        </w:numPr>
        <w:spacing w:line="276" w:lineRule="auto"/>
        <w:ind w:left="0" w:firstLine="18"/>
        <w:rPr>
          <w:rFonts w:ascii="Arial" w:hAnsi="Arial" w:cs="Arial"/>
        </w:rPr>
      </w:pPr>
      <w:r w:rsidRPr="002F5B3E">
        <w:rPr>
          <w:rFonts w:ascii="Arial" w:hAnsi="Arial" w:cs="Arial"/>
        </w:rPr>
        <w:t xml:space="preserve">- </w:t>
      </w:r>
      <w:r w:rsidR="00F87E74" w:rsidRPr="002F5B3E">
        <w:rPr>
          <w:rFonts w:ascii="Arial" w:hAnsi="Arial" w:cs="Arial"/>
        </w:rPr>
        <w:t>Será desclassificada a proposta, ou o lance vencedor, que apresentar preço final superior ao(s) preço(s) máximo(s) fixado(s), de acordo com o Acórdão nº 1455/2018 -TCU – Plenário ou que apresentar preço manifestamente inexequível</w:t>
      </w:r>
      <w:r w:rsidRPr="002F5B3E">
        <w:rPr>
          <w:rFonts w:ascii="Arial" w:hAnsi="Arial" w:cs="Arial"/>
        </w:rPr>
        <w:t>.</w:t>
      </w:r>
    </w:p>
    <w:p w14:paraId="5074E410" w14:textId="77777777" w:rsidR="00016ECE" w:rsidRPr="002F5B3E" w:rsidRDefault="00016ECE"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O valor da proposta mencionada no item anterior refere-se ao valor do item. </w:t>
      </w:r>
    </w:p>
    <w:p w14:paraId="71C9AFF7" w14:textId="77777777" w:rsidR="00032153" w:rsidRPr="002F5B3E" w:rsidRDefault="00761A85" w:rsidP="00C126A0">
      <w:pPr>
        <w:pStyle w:val="dou-paragraph"/>
        <w:numPr>
          <w:ilvl w:val="2"/>
          <w:numId w:val="1"/>
        </w:numPr>
        <w:shd w:val="clear" w:color="auto" w:fill="FFFFFF"/>
        <w:spacing w:before="0" w:beforeAutospacing="0" w:after="0" w:afterAutospacing="0" w:line="276" w:lineRule="auto"/>
        <w:ind w:left="0" w:firstLine="0"/>
        <w:jc w:val="both"/>
        <w:textAlignment w:val="baseline"/>
        <w:rPr>
          <w:rFonts w:ascii="Arial" w:hAnsi="Arial" w:cs="Arial"/>
          <w:sz w:val="22"/>
          <w:szCs w:val="22"/>
        </w:rPr>
      </w:pPr>
      <w:r w:rsidRPr="002F5B3E">
        <w:rPr>
          <w:rFonts w:ascii="Arial" w:hAnsi="Arial" w:cs="Arial"/>
          <w:sz w:val="22"/>
          <w:szCs w:val="22"/>
        </w:rPr>
        <w:t xml:space="preserve">- </w:t>
      </w:r>
      <w:r w:rsidR="00032153" w:rsidRPr="002F5B3E">
        <w:rPr>
          <w:rFonts w:ascii="Arial" w:hAnsi="Arial" w:cs="Arial"/>
          <w:sz w:val="22"/>
          <w:szCs w:val="22"/>
        </w:rPr>
        <w:t xml:space="preserve">Considera-se indícios de inexequibilidade a proposta que apresente preços global ou unitários </w:t>
      </w:r>
      <w:r w:rsidR="00032153" w:rsidRPr="002F5B3E">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2F5B3E">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2F5B3E" w:rsidRDefault="00032153" w:rsidP="00C126A0">
      <w:pPr>
        <w:pStyle w:val="dou-paragraph"/>
        <w:numPr>
          <w:ilvl w:val="2"/>
          <w:numId w:val="1"/>
        </w:numPr>
        <w:shd w:val="clear" w:color="auto" w:fill="FFFFFF"/>
        <w:spacing w:before="0" w:beforeAutospacing="0" w:after="0" w:afterAutospacing="0" w:line="276" w:lineRule="auto"/>
        <w:ind w:left="0" w:firstLine="0"/>
        <w:jc w:val="both"/>
        <w:textAlignment w:val="baseline"/>
        <w:rPr>
          <w:rFonts w:ascii="Arial" w:hAnsi="Arial" w:cs="Arial"/>
          <w:sz w:val="22"/>
          <w:szCs w:val="22"/>
        </w:rPr>
      </w:pPr>
      <w:r w:rsidRPr="002F5B3E">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2F5B3E" w:rsidRDefault="00032153" w:rsidP="00C126A0">
      <w:pPr>
        <w:pStyle w:val="NormalWeb"/>
        <w:numPr>
          <w:ilvl w:val="3"/>
          <w:numId w:val="1"/>
        </w:numPr>
        <w:shd w:val="clear" w:color="auto" w:fill="FFFFFF"/>
        <w:spacing w:before="0" w:beforeAutospacing="0" w:after="0" w:afterAutospacing="0" w:line="276" w:lineRule="auto"/>
        <w:ind w:left="0" w:firstLine="0"/>
        <w:jc w:val="both"/>
        <w:textAlignment w:val="baseline"/>
        <w:rPr>
          <w:rFonts w:ascii="Arial" w:hAnsi="Arial" w:cs="Arial"/>
          <w:sz w:val="22"/>
          <w:szCs w:val="22"/>
        </w:rPr>
      </w:pPr>
      <w:r w:rsidRPr="002F5B3E">
        <w:rPr>
          <w:rFonts w:ascii="Arial" w:hAnsi="Arial" w:cs="Arial"/>
          <w:sz w:val="22"/>
          <w:szCs w:val="22"/>
        </w:rPr>
        <w:t>I - que o custo do licitante ultrapassa o valor da proposta; e</w:t>
      </w:r>
    </w:p>
    <w:p w14:paraId="655A92FA" w14:textId="77777777" w:rsidR="00032153" w:rsidRPr="002F5B3E" w:rsidRDefault="00032153" w:rsidP="00C126A0">
      <w:pPr>
        <w:pStyle w:val="NormalWeb"/>
        <w:numPr>
          <w:ilvl w:val="3"/>
          <w:numId w:val="1"/>
        </w:numPr>
        <w:shd w:val="clear" w:color="auto" w:fill="FFFFFF"/>
        <w:spacing w:before="0" w:beforeAutospacing="0" w:after="0" w:afterAutospacing="0" w:line="276" w:lineRule="auto"/>
        <w:ind w:left="0" w:firstLine="0"/>
        <w:jc w:val="both"/>
        <w:textAlignment w:val="baseline"/>
        <w:rPr>
          <w:rFonts w:ascii="Arial" w:hAnsi="Arial" w:cs="Arial"/>
          <w:sz w:val="22"/>
          <w:szCs w:val="22"/>
        </w:rPr>
      </w:pPr>
      <w:r w:rsidRPr="002F5B3E">
        <w:rPr>
          <w:rFonts w:ascii="Arial" w:hAnsi="Arial" w:cs="Arial"/>
          <w:sz w:val="22"/>
          <w:szCs w:val="22"/>
        </w:rPr>
        <w:t>II - inexistirem custos de oportunidade capazes de justificar o vulto da oferta.</w:t>
      </w:r>
    </w:p>
    <w:p w14:paraId="146509C8" w14:textId="5EC57748" w:rsidR="00DD1D0C" w:rsidRPr="002F5B3E" w:rsidRDefault="00761A85" w:rsidP="00C126A0">
      <w:pPr>
        <w:pStyle w:val="PargrafodaLista"/>
        <w:numPr>
          <w:ilvl w:val="1"/>
          <w:numId w:val="1"/>
        </w:numPr>
        <w:spacing w:line="276" w:lineRule="auto"/>
        <w:ind w:left="0" w:firstLine="18"/>
        <w:rPr>
          <w:rFonts w:ascii="Arial" w:hAnsi="Arial" w:cs="Arial"/>
        </w:rPr>
      </w:pPr>
      <w:r w:rsidRPr="002F5B3E">
        <w:rPr>
          <w:rFonts w:ascii="Arial" w:hAnsi="Arial" w:cs="Arial"/>
        </w:rPr>
        <w:t>- Qualquer interessado poderá requerer que se realizem diligências para aferir a exequibilidade e a legalidade das propostas, devendo apresentar as provas ou os indícios que fundamentam a suspeita.</w:t>
      </w:r>
    </w:p>
    <w:p w14:paraId="6EC3C859" w14:textId="77777777" w:rsidR="00DD1D0C" w:rsidRPr="002F5B3E" w:rsidRDefault="00761A85" w:rsidP="00C126A0">
      <w:pPr>
        <w:pStyle w:val="PargrafodaLista"/>
        <w:numPr>
          <w:ilvl w:val="1"/>
          <w:numId w:val="1"/>
        </w:numPr>
        <w:spacing w:line="276" w:lineRule="auto"/>
        <w:ind w:left="0" w:firstLine="18"/>
        <w:rPr>
          <w:rFonts w:ascii="Arial" w:hAnsi="Arial" w:cs="Arial"/>
        </w:rPr>
      </w:pPr>
      <w:r w:rsidRPr="002F5B3E">
        <w:rPr>
          <w:rFonts w:ascii="Arial" w:hAnsi="Arial" w:cs="Arial"/>
        </w:rPr>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2F5B3E" w:rsidRDefault="00761A85" w:rsidP="00C126A0">
      <w:pPr>
        <w:pStyle w:val="PargrafodaLista"/>
        <w:numPr>
          <w:ilvl w:val="1"/>
          <w:numId w:val="1"/>
        </w:numPr>
        <w:spacing w:line="276" w:lineRule="auto"/>
        <w:ind w:left="0" w:firstLine="18"/>
        <w:rPr>
          <w:rFonts w:ascii="Arial" w:hAnsi="Arial" w:cs="Arial"/>
        </w:rPr>
      </w:pPr>
      <w:r w:rsidRPr="002F5B3E">
        <w:rPr>
          <w:rFonts w:ascii="Arial" w:hAnsi="Arial" w:cs="Arial"/>
        </w:rPr>
        <w:t>- O(a) Agente de Contratação</w:t>
      </w:r>
      <w:r w:rsidR="007E5144" w:rsidRPr="002F5B3E">
        <w:rPr>
          <w:rFonts w:ascii="Arial" w:hAnsi="Arial" w:cs="Arial"/>
        </w:rPr>
        <w:t>/pregoeiro</w:t>
      </w:r>
      <w:r w:rsidRPr="002F5B3E">
        <w:rPr>
          <w:rFonts w:ascii="Arial" w:hAnsi="Arial" w:cs="Arial"/>
        </w:rPr>
        <w:t xml:space="preserve"> poderá convocar o licitante para enviar documento digital complementar, por meio de funcionalidade disponível no sistema, no prazo de</w:t>
      </w:r>
      <w:r w:rsidR="007E5144" w:rsidRPr="002F5B3E">
        <w:rPr>
          <w:rFonts w:ascii="Arial" w:hAnsi="Arial" w:cs="Arial"/>
        </w:rPr>
        <w:t xml:space="preserve"> até</w:t>
      </w:r>
      <w:r w:rsidRPr="002F5B3E">
        <w:rPr>
          <w:rFonts w:ascii="Arial" w:hAnsi="Arial" w:cs="Arial"/>
        </w:rPr>
        <w:t xml:space="preserve"> 02 (duas) horas, sob pena de não aceitação da proposta.</w:t>
      </w:r>
    </w:p>
    <w:p w14:paraId="6347CFD4" w14:textId="6052F4C7" w:rsidR="00DD1D0C" w:rsidRPr="002F5B3E" w:rsidRDefault="00761A85" w:rsidP="00C126A0">
      <w:pPr>
        <w:pStyle w:val="PargrafodaLista"/>
        <w:numPr>
          <w:ilvl w:val="2"/>
          <w:numId w:val="1"/>
        </w:numPr>
        <w:spacing w:line="276" w:lineRule="auto"/>
        <w:ind w:left="0" w:firstLine="18"/>
        <w:rPr>
          <w:rFonts w:ascii="Arial" w:hAnsi="Arial" w:cs="Arial"/>
        </w:rPr>
      </w:pPr>
      <w:r w:rsidRPr="002F5B3E">
        <w:rPr>
          <w:rFonts w:ascii="Arial" w:hAnsi="Arial" w:cs="Arial"/>
        </w:rPr>
        <w:t>- É facultado ao(a) Agente de Contratação</w:t>
      </w:r>
      <w:r w:rsidR="00E259CA" w:rsidRPr="002F5B3E">
        <w:rPr>
          <w:rFonts w:ascii="Arial" w:hAnsi="Arial" w:cs="Arial"/>
        </w:rPr>
        <w:t>/pregoeiro</w:t>
      </w:r>
      <w:r w:rsidRPr="002F5B3E">
        <w:rPr>
          <w:rFonts w:ascii="Arial" w:hAnsi="Arial" w:cs="Arial"/>
        </w:rPr>
        <w:t xml:space="preserve"> prorrogar o prazo estabelecido, a partir de solicitação fundamentada feita no chat pelo licitante, antes de findo o prazo.</w:t>
      </w:r>
    </w:p>
    <w:p w14:paraId="12C1C77E" w14:textId="0D375D3B" w:rsidR="00DD1D0C" w:rsidRPr="002F5B3E" w:rsidRDefault="00761A85" w:rsidP="00C126A0">
      <w:pPr>
        <w:pStyle w:val="PargrafodaLista"/>
        <w:numPr>
          <w:ilvl w:val="2"/>
          <w:numId w:val="1"/>
        </w:numPr>
        <w:spacing w:line="276" w:lineRule="auto"/>
        <w:ind w:left="0" w:firstLine="18"/>
        <w:rPr>
          <w:rFonts w:ascii="Arial" w:hAnsi="Arial" w:cs="Arial"/>
        </w:rPr>
      </w:pPr>
      <w:r w:rsidRPr="002F5B3E">
        <w:rPr>
          <w:rFonts w:ascii="Arial" w:hAnsi="Arial" w:cs="Arial"/>
        </w:rPr>
        <w:t>- Dentre os documentos passíveis de solicitação pelo(a) Agente de Contratação, destacam-se os que contenham as características do material</w:t>
      </w:r>
      <w:r w:rsidR="00E259CA" w:rsidRPr="002F5B3E">
        <w:rPr>
          <w:rFonts w:ascii="Arial" w:hAnsi="Arial" w:cs="Arial"/>
        </w:rPr>
        <w:t>/item</w:t>
      </w:r>
      <w:r w:rsidRPr="002F5B3E">
        <w:rPr>
          <w:rFonts w:ascii="Arial" w:hAnsi="Arial" w:cs="Arial"/>
        </w:rPr>
        <w:t xml:space="preserve"> ofertado, tais como marca, modelo, tipo, fabricante e procedência, além de outras informações pertinentes, a exemplo de catálogos, folhetos ou propostas, encaminhados por meio eletrônico.</w:t>
      </w:r>
    </w:p>
    <w:p w14:paraId="5391AF85" w14:textId="13F017A7" w:rsidR="007C4CF5" w:rsidRPr="002F5B3E" w:rsidRDefault="00761A85" w:rsidP="00C126A0">
      <w:pPr>
        <w:pStyle w:val="PargrafodaLista"/>
        <w:numPr>
          <w:ilvl w:val="1"/>
          <w:numId w:val="1"/>
        </w:numPr>
        <w:spacing w:line="276" w:lineRule="auto"/>
        <w:ind w:left="0" w:firstLine="0"/>
        <w:rPr>
          <w:rFonts w:ascii="Arial" w:hAnsi="Arial" w:cs="Arial"/>
        </w:rPr>
      </w:pPr>
      <w:r w:rsidRPr="002F5B3E">
        <w:rPr>
          <w:rFonts w:ascii="Arial" w:hAnsi="Arial" w:cs="Arial"/>
        </w:rPr>
        <w:t>- Se a proposta ou lance vencedor for desclassificado, o(a) Agente de Contratação</w:t>
      </w:r>
      <w:r w:rsidR="008815C5" w:rsidRPr="002F5B3E">
        <w:rPr>
          <w:rFonts w:ascii="Arial" w:hAnsi="Arial" w:cs="Arial"/>
        </w:rPr>
        <w:t>/pregoeiro</w:t>
      </w:r>
      <w:r w:rsidRPr="002F5B3E">
        <w:rPr>
          <w:rFonts w:ascii="Arial" w:hAnsi="Arial" w:cs="Arial"/>
        </w:rPr>
        <w:t xml:space="preserve"> examinará a proposta ou lance subsequente, e, assim sucessivamente, na ordem de classificação.</w:t>
      </w:r>
    </w:p>
    <w:p w14:paraId="222CC14B" w14:textId="245B6D0B" w:rsidR="007C4CF5" w:rsidRPr="002F5B3E" w:rsidRDefault="00761A85" w:rsidP="00C126A0">
      <w:pPr>
        <w:pStyle w:val="PargrafodaLista"/>
        <w:numPr>
          <w:ilvl w:val="1"/>
          <w:numId w:val="1"/>
        </w:numPr>
        <w:spacing w:line="276" w:lineRule="auto"/>
        <w:ind w:left="0" w:firstLine="0"/>
        <w:rPr>
          <w:rFonts w:ascii="Arial" w:hAnsi="Arial" w:cs="Arial"/>
        </w:rPr>
      </w:pPr>
      <w:r w:rsidRPr="002F5B3E">
        <w:rPr>
          <w:rFonts w:ascii="Arial" w:hAnsi="Arial" w:cs="Arial"/>
        </w:rPr>
        <w:t>- Havendo necessidade, o(a) Agente de Contratação</w:t>
      </w:r>
      <w:r w:rsidR="008815C5" w:rsidRPr="002F5B3E">
        <w:rPr>
          <w:rFonts w:ascii="Arial" w:hAnsi="Arial" w:cs="Arial"/>
        </w:rPr>
        <w:t>/pregoeiro</w:t>
      </w:r>
      <w:r w:rsidRPr="002F5B3E">
        <w:rPr>
          <w:rFonts w:ascii="Arial" w:hAnsi="Arial" w:cs="Arial"/>
        </w:rPr>
        <w:t xml:space="preserve"> suspenderá a sessão, informando no chat a nova data e horário para a sua continuidade.</w:t>
      </w:r>
    </w:p>
    <w:p w14:paraId="16A138D5" w14:textId="627311A4" w:rsidR="00043621" w:rsidRPr="002F5B3E" w:rsidRDefault="00761A85" w:rsidP="00C126A0">
      <w:pPr>
        <w:pStyle w:val="PargrafodaLista"/>
        <w:numPr>
          <w:ilvl w:val="1"/>
          <w:numId w:val="1"/>
        </w:numPr>
        <w:spacing w:line="276" w:lineRule="auto"/>
        <w:ind w:left="0" w:firstLine="0"/>
        <w:rPr>
          <w:rFonts w:ascii="Arial" w:hAnsi="Arial" w:cs="Arial"/>
        </w:rPr>
      </w:pPr>
      <w:r w:rsidRPr="002F5B3E">
        <w:rPr>
          <w:rFonts w:ascii="Arial" w:hAnsi="Arial" w:cs="Arial"/>
        </w:rPr>
        <w:lastRenderedPageBreak/>
        <w:t>- O(a) Agente de Contratação</w:t>
      </w:r>
      <w:r w:rsidR="008815C5" w:rsidRPr="002F5B3E">
        <w:rPr>
          <w:rFonts w:ascii="Arial" w:hAnsi="Arial" w:cs="Arial"/>
        </w:rPr>
        <w:t>/pregoeiro</w:t>
      </w:r>
      <w:r w:rsidRPr="002F5B3E">
        <w:rPr>
          <w:rFonts w:ascii="Arial" w:hAnsi="Arial" w:cs="Arial"/>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49FD410B" w:rsidR="007C4CF5" w:rsidRPr="002F5B3E" w:rsidRDefault="00761A85" w:rsidP="00C126A0">
      <w:pPr>
        <w:pStyle w:val="PargrafodaLista"/>
        <w:numPr>
          <w:ilvl w:val="2"/>
          <w:numId w:val="1"/>
        </w:numPr>
        <w:spacing w:line="276" w:lineRule="auto"/>
        <w:ind w:left="0" w:firstLine="0"/>
        <w:rPr>
          <w:rFonts w:ascii="Arial" w:hAnsi="Arial" w:cs="Arial"/>
        </w:rPr>
      </w:pPr>
      <w:r w:rsidRPr="002F5B3E">
        <w:rPr>
          <w:rFonts w:ascii="Arial" w:hAnsi="Arial" w:cs="Arial"/>
        </w:rPr>
        <w:t>Também nas hipóteses em que o(a) Agente de Contratação</w:t>
      </w:r>
      <w:r w:rsidR="008815C5" w:rsidRPr="002F5B3E">
        <w:rPr>
          <w:rFonts w:ascii="Arial" w:hAnsi="Arial" w:cs="Arial"/>
        </w:rPr>
        <w:t>/pregoeiro</w:t>
      </w:r>
      <w:r w:rsidRPr="002F5B3E">
        <w:rPr>
          <w:rFonts w:ascii="Arial" w:hAnsi="Arial" w:cs="Arial"/>
        </w:rPr>
        <w:t xml:space="preserve"> não aceitar a proposta e passar à subsequente, poderá negociar com o licitante para que seja obtido preço melhor.</w:t>
      </w:r>
    </w:p>
    <w:p w14:paraId="0296C75B" w14:textId="22BDE985" w:rsidR="007C4CF5" w:rsidRPr="002F5B3E" w:rsidRDefault="00761A85" w:rsidP="00C126A0">
      <w:pPr>
        <w:pStyle w:val="PargrafodaLista"/>
        <w:numPr>
          <w:ilvl w:val="1"/>
          <w:numId w:val="1"/>
        </w:numPr>
        <w:spacing w:line="276" w:lineRule="auto"/>
        <w:ind w:left="0" w:firstLine="0"/>
        <w:rPr>
          <w:rFonts w:ascii="Arial" w:hAnsi="Arial" w:cs="Arial"/>
        </w:rPr>
      </w:pPr>
      <w:r w:rsidRPr="002F5B3E">
        <w:rPr>
          <w:rFonts w:ascii="Arial" w:hAnsi="Arial" w:cs="Arial"/>
        </w:rPr>
        <w:t>- Nos itens não exclusivos para a participação de microempresas, empresas de pequeno porte e microempreendedores individuais, sempre que a proposta não for aceita, e antes de o(a) Agente de Contratação</w:t>
      </w:r>
      <w:r w:rsidR="00563E33" w:rsidRPr="002F5B3E">
        <w:rPr>
          <w:rFonts w:ascii="Arial" w:hAnsi="Arial" w:cs="Arial"/>
        </w:rPr>
        <w:t>/pregoeiro</w:t>
      </w:r>
      <w:r w:rsidRPr="002F5B3E">
        <w:rPr>
          <w:rFonts w:ascii="Arial" w:hAnsi="Arial" w:cs="Arial"/>
        </w:rPr>
        <w:t xml:space="preserve"> passar à </w:t>
      </w:r>
      <w:r w:rsidR="00A1092F" w:rsidRPr="002F5B3E">
        <w:rPr>
          <w:rFonts w:ascii="Arial" w:hAnsi="Arial" w:cs="Arial"/>
        </w:rPr>
        <w:t xml:space="preserve">  </w:t>
      </w:r>
      <w:r w:rsidRPr="002F5B3E">
        <w:rPr>
          <w:rFonts w:ascii="Arial" w:hAnsi="Arial" w:cs="Arial"/>
        </w:rPr>
        <w:t>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2F5B3E" w:rsidRDefault="00761A85" w:rsidP="00C126A0">
      <w:pPr>
        <w:pStyle w:val="PargrafodaLista"/>
        <w:numPr>
          <w:ilvl w:val="1"/>
          <w:numId w:val="1"/>
        </w:numPr>
        <w:spacing w:line="276" w:lineRule="auto"/>
        <w:ind w:left="0" w:firstLine="0"/>
        <w:rPr>
          <w:rFonts w:ascii="Arial" w:hAnsi="Arial" w:cs="Arial"/>
        </w:rPr>
      </w:pPr>
      <w:r w:rsidRPr="002F5B3E">
        <w:rPr>
          <w:rFonts w:ascii="Arial" w:hAnsi="Arial" w:cs="Arial"/>
        </w:rPr>
        <w:t>- Encerrada a análise quanto à aceitação da proposta, o(a) Agente de Contratação</w:t>
      </w:r>
      <w:r w:rsidR="00C56EA3" w:rsidRPr="002F5B3E">
        <w:rPr>
          <w:rFonts w:ascii="Arial" w:hAnsi="Arial" w:cs="Arial"/>
        </w:rPr>
        <w:t>/pregoeiro</w:t>
      </w:r>
      <w:r w:rsidRPr="002F5B3E">
        <w:rPr>
          <w:rFonts w:ascii="Arial" w:hAnsi="Arial" w:cs="Arial"/>
        </w:rPr>
        <w:t xml:space="preserve"> verificará a habilitação do licitante, observado o disposto neste Edital.</w:t>
      </w:r>
    </w:p>
    <w:bookmarkEnd w:id="22"/>
    <w:p w14:paraId="52364D7C" w14:textId="77777777" w:rsidR="00043621" w:rsidRPr="002F5B3E" w:rsidRDefault="00761A85" w:rsidP="00C126A0">
      <w:pPr>
        <w:spacing w:line="276" w:lineRule="auto"/>
        <w:jc w:val="both"/>
        <w:rPr>
          <w:rFonts w:ascii="Arial" w:hAnsi="Arial" w:cs="Arial"/>
        </w:rPr>
      </w:pPr>
      <w:r w:rsidRPr="002F5B3E">
        <w:rPr>
          <w:rFonts w:ascii="Arial" w:hAnsi="Arial" w:cs="Arial"/>
        </w:rPr>
        <w:t> </w:t>
      </w:r>
    </w:p>
    <w:p w14:paraId="08476664" w14:textId="0F3BDD3E" w:rsidR="00043621" w:rsidRPr="002F5B3E" w:rsidRDefault="00761A85" w:rsidP="00C126A0">
      <w:pPr>
        <w:pStyle w:val="PargrafodaLista"/>
        <w:numPr>
          <w:ilvl w:val="0"/>
          <w:numId w:val="1"/>
        </w:numPr>
        <w:spacing w:line="276" w:lineRule="auto"/>
        <w:ind w:left="0" w:hanging="4"/>
        <w:rPr>
          <w:rFonts w:ascii="Arial" w:hAnsi="Arial" w:cs="Arial"/>
          <w:b/>
          <w:bCs/>
        </w:rPr>
      </w:pPr>
      <w:r w:rsidRPr="002F5B3E">
        <w:rPr>
          <w:rFonts w:ascii="Arial" w:hAnsi="Arial" w:cs="Arial"/>
          <w:b/>
          <w:bCs/>
        </w:rPr>
        <w:t>VERIFICAÇÃO DOS DOCUMENTOS DE HABILITAÇÃO, DEFINIÇÃO DO VENCEDOR E RECURSOS</w:t>
      </w:r>
    </w:p>
    <w:p w14:paraId="59FDD376" w14:textId="77777777" w:rsidR="00A81AC3" w:rsidRPr="002F5B3E" w:rsidRDefault="00761A85" w:rsidP="00C126A0">
      <w:pPr>
        <w:pStyle w:val="PargrafodaLista"/>
        <w:numPr>
          <w:ilvl w:val="1"/>
          <w:numId w:val="1"/>
        </w:numPr>
        <w:spacing w:line="276" w:lineRule="auto"/>
        <w:ind w:left="0" w:hanging="4"/>
        <w:rPr>
          <w:rFonts w:ascii="Arial" w:hAnsi="Arial" w:cs="Arial"/>
        </w:rPr>
      </w:pPr>
      <w:r w:rsidRPr="002F5B3E">
        <w:rPr>
          <w:rFonts w:ascii="Arial" w:hAnsi="Arial" w:cs="Arial"/>
        </w:rPr>
        <w:t xml:space="preserve">- </w:t>
      </w:r>
      <w:r w:rsidR="00FF0B13" w:rsidRPr="002F5B3E">
        <w:rPr>
          <w:rFonts w:ascii="Arial" w:hAnsi="Arial" w:cs="Arial"/>
        </w:rPr>
        <w:t>Superada a etapa de classificação das propostas e de aceitação da proposta de preço do licitante classificado em primeiro lugar, o(a) Agente de Contratação/pregoeiro analisará a documentação de habilitação dispostas no SICAF ou nos sites oficiais e, caso haja necessidade, convocará a licitante mais bem classificada para apresentar a documentação de habilitação faltante, no prazo e condições previstos neste Edital, procedendo à verificação dos respectivos documentos.</w:t>
      </w:r>
    </w:p>
    <w:p w14:paraId="76840FCE" w14:textId="5FBC5A53" w:rsidR="00A81AC3" w:rsidRPr="002F5B3E" w:rsidRDefault="00A81AC3" w:rsidP="00C126A0">
      <w:pPr>
        <w:pStyle w:val="PargrafodaLista"/>
        <w:numPr>
          <w:ilvl w:val="2"/>
          <w:numId w:val="1"/>
        </w:numPr>
        <w:spacing w:line="276" w:lineRule="auto"/>
        <w:ind w:left="0" w:hanging="4"/>
        <w:rPr>
          <w:rFonts w:ascii="Arial" w:hAnsi="Arial" w:cs="Arial"/>
        </w:rPr>
      </w:pPr>
      <w:r w:rsidRPr="002F5B3E">
        <w:rPr>
          <w:rFonts w:ascii="Arial" w:hAnsi="Arial" w:cs="Arial"/>
        </w:rPr>
        <w:t>Será classificada em primeiro lugar a proponente vencedora que ofertar o menor valor por item.</w:t>
      </w:r>
    </w:p>
    <w:p w14:paraId="7143ADA7" w14:textId="184CEBC6" w:rsidR="00A24117" w:rsidRPr="002F5B3E" w:rsidRDefault="00A24117" w:rsidP="00C126A0">
      <w:pPr>
        <w:pStyle w:val="PargrafodaLista"/>
        <w:numPr>
          <w:ilvl w:val="1"/>
          <w:numId w:val="1"/>
        </w:numPr>
        <w:spacing w:line="276" w:lineRule="auto"/>
        <w:ind w:left="0" w:hanging="4"/>
        <w:rPr>
          <w:rFonts w:ascii="Arial" w:hAnsi="Arial" w:cs="Arial"/>
        </w:rPr>
      </w:pPr>
      <w:r w:rsidRPr="002F5B3E">
        <w:rPr>
          <w:rFonts w:ascii="Arial" w:hAnsi="Arial" w:cs="Arial"/>
        </w:rPr>
        <w:t xml:space="preserve">- O(a) Agente de Contratação/pregoeiro poderá realizar diligências </w:t>
      </w:r>
      <w:r w:rsidR="00F74478" w:rsidRPr="002F5B3E">
        <w:rPr>
          <w:rFonts w:ascii="Arial" w:hAnsi="Arial" w:cs="Arial"/>
        </w:rPr>
        <w:t xml:space="preserve">conforme a Lei 14.133/2021 e </w:t>
      </w:r>
      <w:r w:rsidRPr="002F5B3E">
        <w:rPr>
          <w:rFonts w:ascii="Arial" w:hAnsi="Arial" w:cs="Arial"/>
        </w:rPr>
        <w:t>nos termos do §4º do artigo 121 do Decreto Municipal nº 6.602/2023.</w:t>
      </w:r>
    </w:p>
    <w:p w14:paraId="4C69D993" w14:textId="77777777" w:rsidR="00A24117" w:rsidRPr="002F5B3E" w:rsidRDefault="00A24117" w:rsidP="00C126A0">
      <w:pPr>
        <w:pStyle w:val="PargrafodaLista"/>
        <w:numPr>
          <w:ilvl w:val="1"/>
          <w:numId w:val="1"/>
        </w:numPr>
        <w:spacing w:line="276" w:lineRule="auto"/>
        <w:ind w:left="0" w:hanging="4"/>
        <w:rPr>
          <w:rFonts w:ascii="Arial" w:hAnsi="Arial" w:cs="Arial"/>
        </w:rPr>
      </w:pPr>
      <w:r w:rsidRPr="002F5B3E">
        <w:rPr>
          <w:rFonts w:ascii="Arial" w:hAnsi="Arial" w:cs="Arial"/>
        </w:rPr>
        <w:t>- É assegurado aos demais licitantes o direito de proceder ao exame dos documentos habilitatórios do licitante classificado em primeiro lugar.</w:t>
      </w:r>
    </w:p>
    <w:p w14:paraId="13CCCAA0" w14:textId="67C68988" w:rsidR="00A24117" w:rsidRPr="002F5B3E" w:rsidRDefault="00A24117" w:rsidP="00C126A0">
      <w:pPr>
        <w:pStyle w:val="PargrafodaLista"/>
        <w:numPr>
          <w:ilvl w:val="1"/>
          <w:numId w:val="1"/>
        </w:numPr>
        <w:spacing w:line="276" w:lineRule="auto"/>
        <w:ind w:left="0" w:hanging="4"/>
        <w:rPr>
          <w:rFonts w:ascii="Arial" w:hAnsi="Arial" w:cs="Arial"/>
        </w:rPr>
      </w:pPr>
      <w:r w:rsidRPr="002F5B3E">
        <w:rPr>
          <w:rFonts w:ascii="Arial" w:hAnsi="Arial" w:cs="Arial"/>
        </w:rPr>
        <w:t xml:space="preserve">- Constituem motivos para inabilitação do licitante, ressalvada as hipóteses de saneamento da documentação prevista </w:t>
      </w:r>
      <w:r w:rsidR="001568E7" w:rsidRPr="002F5B3E">
        <w:rPr>
          <w:rFonts w:ascii="Arial" w:hAnsi="Arial" w:cs="Arial"/>
        </w:rPr>
        <w:t>na Lei Complementar 123/06</w:t>
      </w:r>
      <w:r w:rsidR="00285CBD" w:rsidRPr="002F5B3E">
        <w:rPr>
          <w:rFonts w:ascii="Arial" w:hAnsi="Arial" w:cs="Arial"/>
        </w:rPr>
        <w:t xml:space="preserve"> e nas</w:t>
      </w:r>
      <w:r w:rsidR="00D048A9" w:rsidRPr="002F5B3E">
        <w:rPr>
          <w:rFonts w:ascii="Arial" w:hAnsi="Arial" w:cs="Arial"/>
        </w:rPr>
        <w:t xml:space="preserve"> </w:t>
      </w:r>
      <w:r w:rsidR="00285CBD" w:rsidRPr="002F5B3E">
        <w:rPr>
          <w:rFonts w:ascii="Arial" w:hAnsi="Arial" w:cs="Arial"/>
        </w:rPr>
        <w:t>condições pré-existentes</w:t>
      </w:r>
      <w:r w:rsidR="00C63842" w:rsidRPr="002F5B3E">
        <w:rPr>
          <w:rFonts w:ascii="Arial" w:hAnsi="Arial" w:cs="Arial"/>
        </w:rPr>
        <w:t>:</w:t>
      </w:r>
    </w:p>
    <w:p w14:paraId="32861705" w14:textId="721EEEA4" w:rsidR="00A24117" w:rsidRPr="002F5B3E" w:rsidRDefault="00A24117" w:rsidP="00C126A0">
      <w:pPr>
        <w:pStyle w:val="PargrafodaLista"/>
        <w:numPr>
          <w:ilvl w:val="2"/>
          <w:numId w:val="1"/>
        </w:numPr>
        <w:spacing w:line="276" w:lineRule="auto"/>
        <w:ind w:left="0" w:hanging="4"/>
        <w:rPr>
          <w:rFonts w:ascii="Arial" w:hAnsi="Arial" w:cs="Arial"/>
        </w:rPr>
      </w:pPr>
      <w:r w:rsidRPr="002F5B3E">
        <w:rPr>
          <w:rFonts w:ascii="Arial" w:hAnsi="Arial" w:cs="Arial"/>
        </w:rPr>
        <w:t>- A não apresentação da documentação exigida para habilitação, dentro dos prazos previstos neste edital</w:t>
      </w:r>
      <w:r w:rsidR="00E82942" w:rsidRPr="002F5B3E">
        <w:rPr>
          <w:rFonts w:ascii="Arial" w:hAnsi="Arial" w:cs="Arial"/>
        </w:rPr>
        <w:t>, salvo nas condições pré-existentes à</w:t>
      </w:r>
      <w:r w:rsidR="008B6A16" w:rsidRPr="002F5B3E">
        <w:rPr>
          <w:rFonts w:ascii="Arial" w:hAnsi="Arial" w:cs="Arial"/>
        </w:rPr>
        <w:t xml:space="preserve"> data de</w:t>
      </w:r>
      <w:r w:rsidR="00E82942" w:rsidRPr="002F5B3E">
        <w:rPr>
          <w:rFonts w:ascii="Arial" w:hAnsi="Arial" w:cs="Arial"/>
        </w:rPr>
        <w:t xml:space="preserve"> abertura deste certame</w:t>
      </w:r>
      <w:r w:rsidRPr="002F5B3E">
        <w:rPr>
          <w:rFonts w:ascii="Arial" w:hAnsi="Arial" w:cs="Arial"/>
        </w:rPr>
        <w:t>;</w:t>
      </w:r>
    </w:p>
    <w:p w14:paraId="5D2DEBD0" w14:textId="77777777" w:rsidR="00A24117" w:rsidRPr="002F5B3E" w:rsidRDefault="00A24117" w:rsidP="00C126A0">
      <w:pPr>
        <w:pStyle w:val="PargrafodaLista"/>
        <w:numPr>
          <w:ilvl w:val="2"/>
          <w:numId w:val="1"/>
        </w:numPr>
        <w:spacing w:line="276" w:lineRule="auto"/>
        <w:ind w:left="0" w:hanging="4"/>
        <w:rPr>
          <w:rFonts w:ascii="Arial" w:hAnsi="Arial" w:cs="Arial"/>
        </w:rPr>
      </w:pPr>
      <w:r w:rsidRPr="002F5B3E">
        <w:rPr>
          <w:rFonts w:ascii="Arial" w:hAnsi="Arial" w:cs="Arial"/>
        </w:rPr>
        <w:t>- A apresentação de documentos com prazo de validade vencido, observadas as hipóteses previstas na Lei Complementar nº 147/2014;</w:t>
      </w:r>
    </w:p>
    <w:p w14:paraId="45BC71F7" w14:textId="77777777" w:rsidR="00A24117" w:rsidRPr="002F5B3E" w:rsidRDefault="00A24117" w:rsidP="00C126A0">
      <w:pPr>
        <w:pStyle w:val="PargrafodaLista"/>
        <w:numPr>
          <w:ilvl w:val="2"/>
          <w:numId w:val="1"/>
        </w:numPr>
        <w:spacing w:line="276" w:lineRule="auto"/>
        <w:ind w:left="0" w:hanging="4"/>
        <w:rPr>
          <w:rFonts w:ascii="Arial" w:hAnsi="Arial" w:cs="Arial"/>
        </w:rPr>
      </w:pPr>
      <w:r w:rsidRPr="002F5B3E">
        <w:rPr>
          <w:rFonts w:ascii="Arial" w:hAnsi="Arial" w:cs="Arial"/>
        </w:rPr>
        <w:t>- A substituição dos documentos exigidos para habilitação por protocolos de requerimento de certidões;</w:t>
      </w:r>
    </w:p>
    <w:p w14:paraId="696CDDAE" w14:textId="647A9C90" w:rsidR="00A24117" w:rsidRPr="002F5B3E" w:rsidRDefault="00A24117" w:rsidP="00C126A0">
      <w:pPr>
        <w:pStyle w:val="PargrafodaLista"/>
        <w:numPr>
          <w:ilvl w:val="2"/>
          <w:numId w:val="1"/>
        </w:numPr>
        <w:spacing w:line="276" w:lineRule="auto"/>
        <w:ind w:left="0" w:hanging="4"/>
        <w:rPr>
          <w:rFonts w:ascii="Arial" w:hAnsi="Arial" w:cs="Arial"/>
        </w:rPr>
      </w:pPr>
      <w:r w:rsidRPr="002F5B3E">
        <w:rPr>
          <w:rFonts w:ascii="Arial" w:hAnsi="Arial" w:cs="Arial"/>
        </w:rPr>
        <w:t>- O não cumprimento dos requisitos de habilitação</w:t>
      </w:r>
      <w:r w:rsidR="00D873FB" w:rsidRPr="002F5B3E">
        <w:rPr>
          <w:rFonts w:ascii="Arial" w:hAnsi="Arial" w:cs="Arial"/>
        </w:rPr>
        <w:t>.</w:t>
      </w:r>
    </w:p>
    <w:p w14:paraId="4B255E50" w14:textId="77777777" w:rsidR="00A24117" w:rsidRPr="002F5B3E" w:rsidRDefault="00A24117" w:rsidP="00C126A0">
      <w:pPr>
        <w:pStyle w:val="PargrafodaLista"/>
        <w:numPr>
          <w:ilvl w:val="1"/>
          <w:numId w:val="1"/>
        </w:numPr>
        <w:spacing w:line="276" w:lineRule="auto"/>
        <w:ind w:left="0" w:hanging="4"/>
        <w:rPr>
          <w:rFonts w:ascii="Arial" w:hAnsi="Arial" w:cs="Arial"/>
        </w:rPr>
      </w:pPr>
      <w:r w:rsidRPr="002F5B3E">
        <w:rPr>
          <w:rFonts w:ascii="Arial" w:hAnsi="Arial" w:cs="Arial"/>
        </w:rPr>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2F5B3E" w:rsidRDefault="00A24117" w:rsidP="00C126A0">
      <w:pPr>
        <w:pStyle w:val="PargrafodaLista"/>
        <w:numPr>
          <w:ilvl w:val="1"/>
          <w:numId w:val="1"/>
        </w:numPr>
        <w:spacing w:line="276" w:lineRule="auto"/>
        <w:ind w:left="0" w:hanging="4"/>
        <w:rPr>
          <w:rFonts w:ascii="Arial" w:hAnsi="Arial" w:cs="Arial"/>
        </w:rPr>
      </w:pPr>
      <w:r w:rsidRPr="002F5B3E">
        <w:rPr>
          <w:rFonts w:ascii="Arial" w:hAnsi="Arial" w:cs="Arial"/>
        </w:rPr>
        <w:t xml:space="preserve">- Qualquer licitante poderá, em campo próprio do sistema de compras eletrônicas, manifestar de forma imediata a intenção de recorrer, em até 10 (dez) minutos após abertura do prazo sob pena de preclusão, em relação à fase de julgamento e mais 10 (dez) minutos após a fase de habilitação, </w:t>
      </w:r>
      <w:r w:rsidRPr="002F5B3E">
        <w:rPr>
          <w:rFonts w:ascii="Arial" w:hAnsi="Arial" w:cs="Arial"/>
        </w:rPr>
        <w:lastRenderedPageBreak/>
        <w:t xml:space="preserve">devendo as razões recursais serem apresentadas em até 3 (três) dias úteis, </w:t>
      </w:r>
      <w:r w:rsidRPr="002F5B3E">
        <w:rPr>
          <w:rFonts w:ascii="Arial" w:hAnsi="Arial" w:cs="Arial"/>
          <w:color w:val="000000"/>
        </w:rPr>
        <w:t>contado da data de intimação ou de lavratura da ata,</w:t>
      </w:r>
      <w:r w:rsidRPr="002F5B3E">
        <w:rPr>
          <w:rFonts w:ascii="Arial" w:hAnsi="Arial" w:cs="Arial"/>
        </w:rPr>
        <w:t xml:space="preserve"> conforme prescrito no art. 165 da Lei n° 14.133/2021.</w:t>
      </w:r>
    </w:p>
    <w:p w14:paraId="79360DFE" w14:textId="7BB4D56D" w:rsidR="00E75FB5" w:rsidRPr="002F5B3E" w:rsidRDefault="00E75FB5" w:rsidP="00C126A0">
      <w:pPr>
        <w:pStyle w:val="PargrafodaLista"/>
        <w:numPr>
          <w:ilvl w:val="2"/>
          <w:numId w:val="1"/>
        </w:numPr>
        <w:spacing w:line="276" w:lineRule="auto"/>
        <w:ind w:left="0" w:firstLine="0"/>
        <w:rPr>
          <w:rFonts w:ascii="Arial" w:hAnsi="Arial" w:cs="Arial"/>
        </w:rPr>
      </w:pPr>
      <w:r w:rsidRPr="002F5B3E">
        <w:rPr>
          <w:rFonts w:ascii="Arial" w:hAnsi="Arial" w:cs="Arial"/>
        </w:rPr>
        <w:t>–</w:t>
      </w:r>
      <w:r w:rsidR="00A24117" w:rsidRPr="002F5B3E">
        <w:rPr>
          <w:rFonts w:ascii="Arial" w:hAnsi="Arial" w:cs="Arial"/>
        </w:rPr>
        <w:t xml:space="preserve"> </w:t>
      </w:r>
      <w:r w:rsidRPr="002F5B3E">
        <w:rPr>
          <w:rFonts w:ascii="Arial" w:hAnsi="Arial" w:cs="Arial"/>
        </w:rPr>
        <w:t>Em caso de não apresentação do recurso no prazo estipulado, o agente de contratação/pregoeiro poderá adiantar o prazo e finalizar o processo licitatório.</w:t>
      </w:r>
    </w:p>
    <w:p w14:paraId="5DF9DF41" w14:textId="77777777" w:rsidR="00013B1B" w:rsidRPr="002F5B3E" w:rsidRDefault="00013B1B" w:rsidP="00C126A0">
      <w:pPr>
        <w:pStyle w:val="PargrafodaLista"/>
        <w:numPr>
          <w:ilvl w:val="2"/>
          <w:numId w:val="1"/>
        </w:numPr>
        <w:spacing w:line="276" w:lineRule="auto"/>
        <w:ind w:left="0" w:firstLine="0"/>
        <w:rPr>
          <w:rFonts w:ascii="Arial" w:hAnsi="Arial" w:cs="Arial"/>
        </w:rPr>
      </w:pPr>
      <w:r w:rsidRPr="002F5B3E">
        <w:rPr>
          <w:rFonts w:ascii="Arial" w:hAnsi="Arial" w:cs="Arial"/>
        </w:rPr>
        <w:t>As razões recursais devem ser apresentadas EM CADA ITEM QUE O LICITANTE CONSIDERA ILEGAL, irregular ou que cause prejuízo e serem enviados exclusivamente por meio eletrônico, anexados ao sistema de compras eletrônicas com uso de certificação digital.</w:t>
      </w:r>
    </w:p>
    <w:p w14:paraId="4FFB6256" w14:textId="54C42EA2" w:rsidR="00A24117" w:rsidRPr="002F5B3E" w:rsidRDefault="00A24117" w:rsidP="00C126A0">
      <w:pPr>
        <w:pStyle w:val="PargrafodaLista"/>
        <w:numPr>
          <w:ilvl w:val="2"/>
          <w:numId w:val="1"/>
        </w:numPr>
        <w:spacing w:line="276" w:lineRule="auto"/>
        <w:ind w:left="0" w:firstLine="0"/>
        <w:rPr>
          <w:rFonts w:ascii="Arial" w:hAnsi="Arial" w:cs="Arial"/>
        </w:rPr>
      </w:pPr>
      <w:r w:rsidRPr="002F5B3E">
        <w:rPr>
          <w:rFonts w:ascii="Arial" w:hAnsi="Arial" w:cs="Arial"/>
        </w:rPr>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2F5B3E">
        <w:rPr>
          <w:rFonts w:ascii="Arial" w:hAnsi="Arial" w:cs="Arial"/>
        </w:rPr>
        <w:t>.</w:t>
      </w:r>
    </w:p>
    <w:p w14:paraId="79F855CE" w14:textId="77777777" w:rsidR="00A24117" w:rsidRPr="002F5B3E" w:rsidRDefault="00A24117" w:rsidP="00C126A0">
      <w:pPr>
        <w:pStyle w:val="PargrafodaLista"/>
        <w:numPr>
          <w:ilvl w:val="1"/>
          <w:numId w:val="1"/>
        </w:numPr>
        <w:spacing w:line="276" w:lineRule="auto"/>
        <w:ind w:left="0" w:firstLine="0"/>
        <w:rPr>
          <w:rFonts w:ascii="Arial" w:hAnsi="Arial" w:cs="Arial"/>
        </w:rPr>
      </w:pPr>
      <w:r w:rsidRPr="002F5B3E">
        <w:rPr>
          <w:rFonts w:ascii="Arial" w:hAnsi="Arial" w:cs="Arial"/>
        </w:rPr>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2F5B3E" w:rsidRDefault="00A24117" w:rsidP="00C126A0">
      <w:pPr>
        <w:pStyle w:val="PargrafodaLista"/>
        <w:numPr>
          <w:ilvl w:val="1"/>
          <w:numId w:val="1"/>
        </w:numPr>
        <w:spacing w:line="276" w:lineRule="auto"/>
        <w:ind w:left="0" w:firstLine="0"/>
        <w:rPr>
          <w:rFonts w:ascii="Arial" w:hAnsi="Arial" w:cs="Arial"/>
        </w:rPr>
      </w:pPr>
      <w:r w:rsidRPr="002F5B3E">
        <w:rPr>
          <w:rFonts w:ascii="Arial" w:hAnsi="Arial" w:cs="Arial"/>
        </w:rPr>
        <w:t>- A não apresentação das razões recursais no prazo fixado implicará a decadência do direito de recorrer.</w:t>
      </w:r>
    </w:p>
    <w:p w14:paraId="17A6BB6C" w14:textId="77777777" w:rsidR="0046043C" w:rsidRPr="002F5B3E" w:rsidRDefault="00A24117" w:rsidP="00C126A0">
      <w:pPr>
        <w:pStyle w:val="PargrafodaLista"/>
        <w:numPr>
          <w:ilvl w:val="1"/>
          <w:numId w:val="1"/>
        </w:numPr>
        <w:tabs>
          <w:tab w:val="left" w:pos="851"/>
        </w:tabs>
        <w:spacing w:line="276" w:lineRule="auto"/>
        <w:ind w:left="0" w:firstLine="0"/>
        <w:rPr>
          <w:rFonts w:ascii="Arial" w:hAnsi="Arial" w:cs="Arial"/>
        </w:rPr>
      </w:pPr>
      <w:r w:rsidRPr="002F5B3E">
        <w:rPr>
          <w:rFonts w:ascii="Arial" w:hAnsi="Arial" w:cs="Arial"/>
        </w:rPr>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2F5B3E" w:rsidRDefault="00A24117" w:rsidP="00C126A0">
      <w:pPr>
        <w:pStyle w:val="PargrafodaLista"/>
        <w:numPr>
          <w:ilvl w:val="1"/>
          <w:numId w:val="1"/>
        </w:numPr>
        <w:tabs>
          <w:tab w:val="left" w:pos="851"/>
        </w:tabs>
        <w:spacing w:line="276" w:lineRule="auto"/>
        <w:ind w:left="0" w:firstLine="0"/>
        <w:rPr>
          <w:rFonts w:ascii="Arial" w:hAnsi="Arial" w:cs="Arial"/>
        </w:rPr>
      </w:pPr>
      <w:r w:rsidRPr="002F5B3E">
        <w:rPr>
          <w:rFonts w:ascii="Arial" w:hAnsi="Arial" w:cs="Arial"/>
        </w:rPr>
        <w:t>O acolhimento do recurso implicará invalidação apenas de ato insuscetível de aproveitamento.</w:t>
      </w:r>
      <w:r w:rsidR="007775BE" w:rsidRPr="002F5B3E">
        <w:rPr>
          <w:rFonts w:ascii="Arial" w:hAnsi="Arial" w:cs="Arial"/>
        </w:rPr>
        <w:t xml:space="preserve"> </w:t>
      </w:r>
    </w:p>
    <w:p w14:paraId="0E12806E" w14:textId="6E328A21" w:rsidR="007775BE" w:rsidRPr="002F5B3E" w:rsidRDefault="007775BE" w:rsidP="00C126A0">
      <w:pPr>
        <w:pStyle w:val="PargrafodaLista"/>
        <w:numPr>
          <w:ilvl w:val="1"/>
          <w:numId w:val="1"/>
        </w:numPr>
        <w:tabs>
          <w:tab w:val="left" w:pos="851"/>
        </w:tabs>
        <w:spacing w:line="276" w:lineRule="auto"/>
        <w:ind w:left="0" w:firstLine="0"/>
        <w:rPr>
          <w:rFonts w:ascii="Arial" w:hAnsi="Arial" w:cs="Arial"/>
        </w:rPr>
      </w:pPr>
      <w:r w:rsidRPr="002F5B3E">
        <w:rPr>
          <w:rFonts w:ascii="Arial" w:hAnsi="Arial" w:cs="Arial"/>
        </w:rPr>
        <w:t xml:space="preserve">Após a decisão dos recursos e constatada a regularidade dos atos procedimentais, a autoridade competente </w:t>
      </w:r>
      <w:r w:rsidR="008F67D6" w:rsidRPr="002F5B3E">
        <w:rPr>
          <w:rFonts w:ascii="Arial" w:hAnsi="Arial" w:cs="Arial"/>
        </w:rPr>
        <w:t xml:space="preserve">poderá </w:t>
      </w:r>
      <w:r w:rsidRPr="002F5B3E">
        <w:rPr>
          <w:rFonts w:ascii="Arial" w:hAnsi="Arial" w:cs="Arial"/>
        </w:rPr>
        <w:t>ADJUDICAR o objeto e HOMOLOGAR o procedimento licitatório para determinar a contratação.</w:t>
      </w:r>
    </w:p>
    <w:p w14:paraId="464FE36F" w14:textId="36E8CBDE" w:rsidR="00A24117" w:rsidRPr="002F5B3E" w:rsidRDefault="007775BE" w:rsidP="00C126A0">
      <w:pPr>
        <w:pStyle w:val="PargrafodaLista"/>
        <w:numPr>
          <w:ilvl w:val="1"/>
          <w:numId w:val="1"/>
        </w:numPr>
        <w:tabs>
          <w:tab w:val="left" w:pos="851"/>
        </w:tabs>
        <w:spacing w:line="276" w:lineRule="auto"/>
        <w:ind w:left="0" w:firstLine="0"/>
        <w:rPr>
          <w:rFonts w:ascii="Arial" w:hAnsi="Arial" w:cs="Arial"/>
        </w:rPr>
      </w:pPr>
      <w:r w:rsidRPr="002F5B3E">
        <w:rPr>
          <w:rFonts w:ascii="Arial" w:hAnsi="Arial" w:cs="Arial"/>
        </w:rPr>
        <w:t xml:space="preserve">Não havendo recurso, a autoridade competente </w:t>
      </w:r>
      <w:r w:rsidR="00DF11D8" w:rsidRPr="002F5B3E">
        <w:rPr>
          <w:rFonts w:ascii="Arial" w:hAnsi="Arial" w:cs="Arial"/>
        </w:rPr>
        <w:t xml:space="preserve">poderá </w:t>
      </w:r>
      <w:r w:rsidRPr="002F5B3E">
        <w:rPr>
          <w:rFonts w:ascii="Arial" w:hAnsi="Arial" w:cs="Arial"/>
        </w:rPr>
        <w:t>adjudicar e homologar o objeto ao licitante vencedor.</w:t>
      </w:r>
    </w:p>
    <w:p w14:paraId="269972C0" w14:textId="01D4F677" w:rsidR="00043621" w:rsidRPr="002F5B3E" w:rsidRDefault="00761A85" w:rsidP="00C126A0">
      <w:pPr>
        <w:pStyle w:val="PargrafodaLista"/>
        <w:spacing w:line="276" w:lineRule="auto"/>
        <w:ind w:left="0"/>
        <w:rPr>
          <w:rFonts w:ascii="Arial" w:hAnsi="Arial" w:cs="Arial"/>
        </w:rPr>
      </w:pPr>
      <w:r w:rsidRPr="002F5B3E">
        <w:rPr>
          <w:rFonts w:ascii="Arial" w:hAnsi="Arial" w:cs="Arial"/>
        </w:rPr>
        <w:t> </w:t>
      </w:r>
    </w:p>
    <w:p w14:paraId="67D40564" w14:textId="14A1EA93" w:rsidR="00043621" w:rsidRPr="002F5B3E" w:rsidRDefault="00761A85" w:rsidP="00C126A0">
      <w:pPr>
        <w:pStyle w:val="PargrafodaLista"/>
        <w:numPr>
          <w:ilvl w:val="0"/>
          <w:numId w:val="1"/>
        </w:numPr>
        <w:tabs>
          <w:tab w:val="left" w:pos="851"/>
        </w:tabs>
        <w:spacing w:line="276" w:lineRule="auto"/>
        <w:ind w:left="0" w:firstLine="0"/>
        <w:rPr>
          <w:rFonts w:ascii="Arial" w:hAnsi="Arial" w:cs="Arial"/>
          <w:b/>
          <w:bCs/>
        </w:rPr>
      </w:pPr>
      <w:r w:rsidRPr="002F5B3E">
        <w:rPr>
          <w:rFonts w:ascii="Arial" w:hAnsi="Arial" w:cs="Arial"/>
          <w:b/>
          <w:bCs/>
        </w:rPr>
        <w:t>- CRITÉRIOS DE JULGAMENTO</w:t>
      </w:r>
    </w:p>
    <w:p w14:paraId="04AA9E2E" w14:textId="3711C372" w:rsidR="00350E55" w:rsidRPr="002F5B3E" w:rsidRDefault="00761A85" w:rsidP="00C126A0">
      <w:pPr>
        <w:pStyle w:val="PargrafodaLista"/>
        <w:numPr>
          <w:ilvl w:val="1"/>
          <w:numId w:val="1"/>
        </w:numPr>
        <w:tabs>
          <w:tab w:val="left" w:pos="851"/>
        </w:tabs>
        <w:spacing w:line="276" w:lineRule="auto"/>
        <w:ind w:left="0" w:firstLine="0"/>
        <w:rPr>
          <w:rFonts w:ascii="Arial" w:hAnsi="Arial" w:cs="Arial"/>
        </w:rPr>
      </w:pPr>
      <w:r w:rsidRPr="002F5B3E">
        <w:rPr>
          <w:rFonts w:ascii="Arial" w:hAnsi="Arial" w:cs="Arial"/>
        </w:rPr>
        <w:t>-</w:t>
      </w:r>
      <w:bookmarkStart w:id="23" w:name="_Hlk159512900"/>
      <w:r w:rsidRPr="002F5B3E">
        <w:rPr>
          <w:rFonts w:ascii="Arial" w:hAnsi="Arial" w:cs="Arial"/>
        </w:rPr>
        <w:t xml:space="preserve"> Para julgamento será adotado o critério de </w:t>
      </w:r>
      <w:r w:rsidR="00722FB8" w:rsidRPr="002F5B3E">
        <w:rPr>
          <w:rFonts w:ascii="Arial" w:hAnsi="Arial" w:cs="Arial"/>
          <w:b/>
          <w:bCs/>
        </w:rPr>
        <w:t xml:space="preserve">menor preço por </w:t>
      </w:r>
      <w:r w:rsidR="00A46ADC" w:rsidRPr="002F5B3E">
        <w:rPr>
          <w:rFonts w:ascii="Arial" w:hAnsi="Arial" w:cs="Arial"/>
          <w:b/>
          <w:bCs/>
        </w:rPr>
        <w:t>item</w:t>
      </w:r>
      <w:r w:rsidR="00903DF9" w:rsidRPr="002F5B3E">
        <w:rPr>
          <w:rFonts w:ascii="Arial" w:hAnsi="Arial" w:cs="Arial"/>
          <w:b/>
          <w:bCs/>
        </w:rPr>
        <w:t>.</w:t>
      </w:r>
    </w:p>
    <w:p w14:paraId="4BDFBEC5" w14:textId="5F893105" w:rsidR="00043621" w:rsidRPr="002F5B3E" w:rsidRDefault="00722FB8" w:rsidP="00C126A0">
      <w:pPr>
        <w:pStyle w:val="PargrafodaLista"/>
        <w:numPr>
          <w:ilvl w:val="1"/>
          <w:numId w:val="1"/>
        </w:numPr>
        <w:tabs>
          <w:tab w:val="left" w:pos="851"/>
        </w:tabs>
        <w:spacing w:line="276" w:lineRule="auto"/>
        <w:ind w:left="0" w:firstLine="0"/>
        <w:rPr>
          <w:rFonts w:ascii="Arial" w:hAnsi="Arial" w:cs="Arial"/>
        </w:rPr>
      </w:pPr>
      <w:r w:rsidRPr="002F5B3E">
        <w:rPr>
          <w:rFonts w:ascii="Arial" w:hAnsi="Arial" w:cs="Arial"/>
          <w:b/>
          <w:bCs/>
        </w:rPr>
        <w:t xml:space="preserve"> </w:t>
      </w:r>
      <w:r w:rsidR="00761A85" w:rsidRPr="002F5B3E">
        <w:rPr>
          <w:rFonts w:ascii="Arial" w:hAnsi="Arial" w:cs="Arial"/>
        </w:rPr>
        <w:t>observado o prazo para fornecimento, as especificações técnicas</w:t>
      </w:r>
      <w:r w:rsidR="0065565F" w:rsidRPr="002F5B3E">
        <w:rPr>
          <w:rFonts w:ascii="Arial" w:hAnsi="Arial" w:cs="Arial"/>
        </w:rPr>
        <w:t xml:space="preserve"> </w:t>
      </w:r>
      <w:r w:rsidR="00761A85" w:rsidRPr="002F5B3E">
        <w:rPr>
          <w:rFonts w:ascii="Arial" w:hAnsi="Arial" w:cs="Arial"/>
        </w:rPr>
        <w:t>e demais condições definidas neste Edital.</w:t>
      </w:r>
    </w:p>
    <w:p w14:paraId="4485779C" w14:textId="32E9E54C" w:rsidR="004F66FB" w:rsidRPr="002F5B3E" w:rsidRDefault="00761A85" w:rsidP="00C126A0">
      <w:pPr>
        <w:pStyle w:val="PargrafodaLista"/>
        <w:numPr>
          <w:ilvl w:val="1"/>
          <w:numId w:val="1"/>
        </w:numPr>
        <w:tabs>
          <w:tab w:val="left" w:pos="851"/>
        </w:tabs>
        <w:spacing w:line="276" w:lineRule="auto"/>
        <w:ind w:left="0" w:firstLine="0"/>
        <w:rPr>
          <w:rFonts w:ascii="Arial" w:hAnsi="Arial" w:cs="Arial"/>
        </w:rPr>
      </w:pPr>
      <w:r w:rsidRPr="002F5B3E">
        <w:rPr>
          <w:rFonts w:ascii="Arial" w:hAnsi="Arial" w:cs="Arial"/>
        </w:rPr>
        <w:t xml:space="preserve">- Se a proposta ou o lance de menor valor não for aceitável, </w:t>
      </w:r>
      <w:r w:rsidR="0083158F" w:rsidRPr="002F5B3E">
        <w:rPr>
          <w:rFonts w:ascii="Arial" w:hAnsi="Arial" w:cs="Arial"/>
        </w:rPr>
        <w:t xml:space="preserve">será </w:t>
      </w:r>
      <w:r w:rsidRPr="002F5B3E">
        <w:rPr>
          <w:rFonts w:ascii="Arial" w:hAnsi="Arial" w:cs="Arial"/>
        </w:rPr>
        <w:t>examina</w:t>
      </w:r>
      <w:r w:rsidR="0083158F" w:rsidRPr="002F5B3E">
        <w:rPr>
          <w:rFonts w:ascii="Arial" w:hAnsi="Arial" w:cs="Arial"/>
        </w:rPr>
        <w:t>da</w:t>
      </w:r>
      <w:r w:rsidRPr="002F5B3E">
        <w:rPr>
          <w:rFonts w:ascii="Arial" w:hAnsi="Arial" w:cs="Arial"/>
        </w:rPr>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38F7170A" w14:textId="5D6C45BB" w:rsidR="00043621" w:rsidRPr="002F5B3E" w:rsidRDefault="00761A85" w:rsidP="00C126A0">
      <w:pPr>
        <w:pStyle w:val="PargrafodaLista"/>
        <w:numPr>
          <w:ilvl w:val="1"/>
          <w:numId w:val="1"/>
        </w:numPr>
        <w:tabs>
          <w:tab w:val="left" w:pos="851"/>
        </w:tabs>
        <w:spacing w:line="276" w:lineRule="auto"/>
        <w:ind w:left="0" w:firstLine="0"/>
        <w:rPr>
          <w:rFonts w:ascii="Arial" w:hAnsi="Arial" w:cs="Arial"/>
        </w:rPr>
      </w:pPr>
      <w:r w:rsidRPr="002F5B3E">
        <w:rPr>
          <w:rFonts w:ascii="Arial" w:hAnsi="Arial" w:cs="Arial"/>
        </w:rPr>
        <w:t>- Da sessão, o sistema gerará relatório no qual estarão registrados todos os atos do procedimento e as ocorrências relevantes.</w:t>
      </w:r>
      <w:bookmarkEnd w:id="23"/>
      <w:r w:rsidRPr="002F5B3E">
        <w:rPr>
          <w:rFonts w:ascii="Arial" w:hAnsi="Arial" w:cs="Arial"/>
        </w:rPr>
        <w:t> </w:t>
      </w:r>
    </w:p>
    <w:p w14:paraId="0B8BFA53" w14:textId="77777777" w:rsidR="00EE5CAB" w:rsidRPr="002F5B3E" w:rsidRDefault="00EE5CAB" w:rsidP="00C126A0">
      <w:pPr>
        <w:pStyle w:val="PargrafodaLista"/>
        <w:tabs>
          <w:tab w:val="left" w:pos="851"/>
        </w:tabs>
        <w:spacing w:line="276" w:lineRule="auto"/>
        <w:ind w:left="0"/>
        <w:rPr>
          <w:rFonts w:ascii="Arial" w:hAnsi="Arial" w:cs="Arial"/>
        </w:rPr>
      </w:pPr>
    </w:p>
    <w:p w14:paraId="7A3B9F57" w14:textId="2CCE59FC" w:rsidR="00043621" w:rsidRPr="002F5B3E" w:rsidRDefault="00761A85" w:rsidP="00C126A0">
      <w:pPr>
        <w:pStyle w:val="PargrafodaLista"/>
        <w:numPr>
          <w:ilvl w:val="0"/>
          <w:numId w:val="1"/>
        </w:numPr>
        <w:tabs>
          <w:tab w:val="left" w:pos="851"/>
        </w:tabs>
        <w:spacing w:line="276" w:lineRule="auto"/>
        <w:ind w:left="0" w:firstLine="0"/>
        <w:rPr>
          <w:rFonts w:ascii="Arial" w:hAnsi="Arial" w:cs="Arial"/>
          <w:b/>
          <w:bCs/>
        </w:rPr>
      </w:pPr>
      <w:r w:rsidRPr="002F5B3E">
        <w:rPr>
          <w:rFonts w:ascii="Arial" w:hAnsi="Arial" w:cs="Arial"/>
          <w:b/>
          <w:bCs/>
        </w:rPr>
        <w:t>- HOMOLOGAÇÃO E ASSINATURA DA ATA DE REGISTRO DE PREÇOS</w:t>
      </w:r>
    </w:p>
    <w:p w14:paraId="51CBF3CB" w14:textId="77777777" w:rsidR="00A22BCE" w:rsidRPr="002F5B3E" w:rsidRDefault="00761A85" w:rsidP="00C126A0">
      <w:pPr>
        <w:pStyle w:val="PargrafodaLista"/>
        <w:numPr>
          <w:ilvl w:val="1"/>
          <w:numId w:val="1"/>
        </w:numPr>
        <w:tabs>
          <w:tab w:val="left" w:pos="851"/>
        </w:tabs>
        <w:spacing w:line="276" w:lineRule="auto"/>
        <w:ind w:left="0" w:firstLine="0"/>
        <w:rPr>
          <w:rFonts w:ascii="Arial" w:hAnsi="Arial" w:cs="Arial"/>
        </w:rPr>
      </w:pPr>
      <w:r w:rsidRPr="002F5B3E">
        <w:rPr>
          <w:rFonts w:ascii="Arial" w:hAnsi="Arial" w:cs="Arial"/>
        </w:rPr>
        <w:t xml:space="preserve">- </w:t>
      </w:r>
      <w:r w:rsidR="00A22BCE" w:rsidRPr="002F5B3E">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6FFB5331" w14:textId="77777777" w:rsidR="00563454" w:rsidRPr="002F5B3E" w:rsidRDefault="00A22BCE" w:rsidP="00C126A0">
      <w:pPr>
        <w:pStyle w:val="PargrafodaLista"/>
        <w:numPr>
          <w:ilvl w:val="2"/>
          <w:numId w:val="1"/>
        </w:numPr>
        <w:tabs>
          <w:tab w:val="left" w:pos="851"/>
        </w:tabs>
        <w:spacing w:line="276" w:lineRule="auto"/>
        <w:ind w:left="0" w:firstLine="0"/>
        <w:rPr>
          <w:rFonts w:ascii="Arial" w:hAnsi="Arial" w:cs="Arial"/>
        </w:rPr>
      </w:pPr>
      <w:r w:rsidRPr="002F5B3E">
        <w:rPr>
          <w:rFonts w:ascii="Arial" w:hAnsi="Arial" w:cs="Arial"/>
          <w:color w:val="000000"/>
        </w:rPr>
        <w:t>determinar o retorno dos autos para saneamento de irregularidades;</w:t>
      </w:r>
      <w:bookmarkStart w:id="24" w:name="art71ii"/>
      <w:bookmarkEnd w:id="24"/>
    </w:p>
    <w:p w14:paraId="6FA4F6ED" w14:textId="77777777" w:rsidR="00563454" w:rsidRPr="002F5B3E" w:rsidRDefault="00A22BCE" w:rsidP="00C126A0">
      <w:pPr>
        <w:pStyle w:val="PargrafodaLista"/>
        <w:numPr>
          <w:ilvl w:val="2"/>
          <w:numId w:val="1"/>
        </w:numPr>
        <w:tabs>
          <w:tab w:val="left" w:pos="851"/>
        </w:tabs>
        <w:spacing w:line="276" w:lineRule="auto"/>
        <w:ind w:left="0" w:firstLine="0"/>
        <w:rPr>
          <w:rFonts w:ascii="Arial" w:hAnsi="Arial" w:cs="Arial"/>
        </w:rPr>
      </w:pPr>
      <w:r w:rsidRPr="002F5B3E">
        <w:rPr>
          <w:rFonts w:ascii="Arial" w:hAnsi="Arial" w:cs="Arial"/>
          <w:color w:val="000000"/>
        </w:rPr>
        <w:t>revogar a licitação por motivo de conveniência e oportunidade;</w:t>
      </w:r>
      <w:bookmarkStart w:id="25" w:name="art71iii"/>
      <w:bookmarkEnd w:id="25"/>
    </w:p>
    <w:p w14:paraId="03FE99FF" w14:textId="77777777" w:rsidR="00563454" w:rsidRPr="002F5B3E" w:rsidRDefault="00A22BCE" w:rsidP="00C126A0">
      <w:pPr>
        <w:pStyle w:val="PargrafodaLista"/>
        <w:numPr>
          <w:ilvl w:val="2"/>
          <w:numId w:val="1"/>
        </w:numPr>
        <w:tabs>
          <w:tab w:val="left" w:pos="851"/>
        </w:tabs>
        <w:spacing w:line="276" w:lineRule="auto"/>
        <w:ind w:left="0" w:firstLine="0"/>
        <w:rPr>
          <w:rFonts w:ascii="Arial" w:hAnsi="Arial" w:cs="Arial"/>
        </w:rPr>
      </w:pPr>
      <w:r w:rsidRPr="002F5B3E">
        <w:rPr>
          <w:rFonts w:ascii="Arial" w:hAnsi="Arial" w:cs="Arial"/>
          <w:color w:val="000000"/>
        </w:rPr>
        <w:lastRenderedPageBreak/>
        <w:t>proceder à anulação da licitação, de ofício ou mediante provocação de terceiros, sempre que presente ilegalidade insanável;</w:t>
      </w:r>
      <w:bookmarkStart w:id="26" w:name="art71iv"/>
      <w:bookmarkEnd w:id="26"/>
    </w:p>
    <w:p w14:paraId="09221650" w14:textId="56728FAC" w:rsidR="00A22BCE" w:rsidRPr="002F5B3E" w:rsidRDefault="00A22BCE" w:rsidP="00C126A0">
      <w:pPr>
        <w:pStyle w:val="PargrafodaLista"/>
        <w:numPr>
          <w:ilvl w:val="2"/>
          <w:numId w:val="1"/>
        </w:numPr>
        <w:tabs>
          <w:tab w:val="left" w:pos="851"/>
        </w:tabs>
        <w:spacing w:line="276" w:lineRule="auto"/>
        <w:ind w:left="0" w:firstLine="0"/>
        <w:rPr>
          <w:rFonts w:ascii="Arial" w:hAnsi="Arial" w:cs="Arial"/>
        </w:rPr>
      </w:pPr>
      <w:r w:rsidRPr="002F5B3E">
        <w:rPr>
          <w:rFonts w:ascii="Arial" w:hAnsi="Arial" w:cs="Arial"/>
          <w:color w:val="000000"/>
        </w:rPr>
        <w:t>adjudicar o objeto e homologar a licitação.</w:t>
      </w:r>
    </w:p>
    <w:p w14:paraId="7BBEBF18" w14:textId="77777777" w:rsidR="00A22BCE" w:rsidRPr="002F5B3E" w:rsidRDefault="00A22BCE" w:rsidP="00C126A0">
      <w:pPr>
        <w:pStyle w:val="PargrafodaLista"/>
        <w:numPr>
          <w:ilvl w:val="1"/>
          <w:numId w:val="1"/>
        </w:numPr>
        <w:tabs>
          <w:tab w:val="left" w:pos="851"/>
        </w:tabs>
        <w:spacing w:line="276" w:lineRule="auto"/>
        <w:ind w:left="0" w:firstLine="0"/>
        <w:rPr>
          <w:rFonts w:ascii="Arial" w:hAnsi="Arial" w:cs="Arial"/>
        </w:rPr>
      </w:pPr>
      <w:r w:rsidRPr="002F5B3E">
        <w:rPr>
          <w:rFonts w:ascii="Arial" w:hAnsi="Arial" w:cs="Arial"/>
          <w:color w:val="000000"/>
        </w:rPr>
        <w:t>Ao pronunciar a nulidade, a autoridade indicará expressamente os atos com vícios insanáveis, tornando sem efeito todos os subsequentes que deles dependam, e dará ensejo à apuração de responsabilidade de quem lhes tenha dado causa.</w:t>
      </w:r>
      <w:bookmarkStart w:id="27" w:name="art71§2"/>
      <w:bookmarkEnd w:id="27"/>
    </w:p>
    <w:p w14:paraId="5FB5F939" w14:textId="77777777" w:rsidR="00A22BCE" w:rsidRPr="002F5B3E" w:rsidRDefault="00A22BCE" w:rsidP="00C126A0">
      <w:pPr>
        <w:pStyle w:val="PargrafodaLista"/>
        <w:numPr>
          <w:ilvl w:val="1"/>
          <w:numId w:val="1"/>
        </w:numPr>
        <w:tabs>
          <w:tab w:val="left" w:pos="851"/>
        </w:tabs>
        <w:spacing w:line="276" w:lineRule="auto"/>
        <w:ind w:left="0" w:firstLine="0"/>
        <w:rPr>
          <w:rFonts w:ascii="Arial" w:hAnsi="Arial" w:cs="Arial"/>
        </w:rPr>
      </w:pPr>
      <w:r w:rsidRPr="002F5B3E">
        <w:rPr>
          <w:rFonts w:ascii="Arial" w:hAnsi="Arial" w:cs="Arial"/>
          <w:color w:val="000000"/>
        </w:rPr>
        <w:t>O motivo determinante para a revogação do processo licitatório deverá ser resultante de fato superveniente devidamente comprovado.</w:t>
      </w:r>
      <w:bookmarkStart w:id="28" w:name="art71§3"/>
      <w:bookmarkEnd w:id="28"/>
    </w:p>
    <w:p w14:paraId="6326E323" w14:textId="77777777" w:rsidR="00A22BCE" w:rsidRPr="002F5B3E" w:rsidRDefault="00A22BCE" w:rsidP="00C126A0">
      <w:pPr>
        <w:pStyle w:val="PargrafodaLista"/>
        <w:numPr>
          <w:ilvl w:val="1"/>
          <w:numId w:val="1"/>
        </w:numPr>
        <w:tabs>
          <w:tab w:val="left" w:pos="851"/>
        </w:tabs>
        <w:spacing w:line="276" w:lineRule="auto"/>
        <w:ind w:left="0" w:firstLine="0"/>
        <w:rPr>
          <w:rFonts w:ascii="Arial" w:hAnsi="Arial" w:cs="Arial"/>
        </w:rPr>
      </w:pPr>
      <w:r w:rsidRPr="002F5B3E">
        <w:rPr>
          <w:rFonts w:ascii="Arial" w:hAnsi="Arial" w:cs="Arial"/>
          <w:color w:val="000000"/>
        </w:rPr>
        <w:t>Nos casos de anulação e revogação, deverá ser assegurada a prévia manifestação dos interessados.</w:t>
      </w:r>
      <w:bookmarkStart w:id="29" w:name="art71§4"/>
      <w:bookmarkEnd w:id="29"/>
    </w:p>
    <w:p w14:paraId="65E490FA" w14:textId="1BFEA253" w:rsidR="00A22BCE" w:rsidRPr="002F5B3E" w:rsidRDefault="00A22BCE" w:rsidP="00C126A0">
      <w:pPr>
        <w:pStyle w:val="PargrafodaLista"/>
        <w:numPr>
          <w:ilvl w:val="1"/>
          <w:numId w:val="1"/>
        </w:numPr>
        <w:tabs>
          <w:tab w:val="left" w:pos="851"/>
        </w:tabs>
        <w:spacing w:line="276" w:lineRule="auto"/>
        <w:ind w:left="0" w:firstLine="0"/>
        <w:rPr>
          <w:rFonts w:ascii="Arial" w:hAnsi="Arial" w:cs="Arial"/>
        </w:rPr>
      </w:pPr>
      <w:r w:rsidRPr="002F5B3E">
        <w:rPr>
          <w:rFonts w:ascii="Arial" w:hAnsi="Arial" w:cs="Arial"/>
        </w:rPr>
        <w:t>- Será permitida a adjudicação e a homologação parcial do procedimento licitatório, quando o seu objeto possuir mais de um lote</w:t>
      </w:r>
      <w:r w:rsidR="005065D0" w:rsidRPr="002F5B3E">
        <w:rPr>
          <w:rFonts w:ascii="Arial" w:hAnsi="Arial" w:cs="Arial"/>
        </w:rPr>
        <w:t>/item</w:t>
      </w:r>
      <w:r w:rsidRPr="002F5B3E">
        <w:rPr>
          <w:rFonts w:ascii="Arial" w:hAnsi="Arial" w:cs="Arial"/>
        </w:rPr>
        <w:t>.</w:t>
      </w:r>
    </w:p>
    <w:p w14:paraId="0C9AA9CE" w14:textId="3CBDE3B3" w:rsidR="00A22BCE" w:rsidRPr="002F5B3E" w:rsidRDefault="00A22BCE" w:rsidP="00C126A0">
      <w:pPr>
        <w:pStyle w:val="PargrafodaLista"/>
        <w:numPr>
          <w:ilvl w:val="1"/>
          <w:numId w:val="1"/>
        </w:numPr>
        <w:tabs>
          <w:tab w:val="left" w:pos="851"/>
        </w:tabs>
        <w:spacing w:line="276" w:lineRule="auto"/>
        <w:ind w:left="0" w:firstLine="0"/>
        <w:rPr>
          <w:rFonts w:ascii="Arial" w:hAnsi="Arial" w:cs="Arial"/>
        </w:rPr>
      </w:pPr>
      <w:r w:rsidRPr="002F5B3E">
        <w:rPr>
          <w:rFonts w:ascii="Arial" w:hAnsi="Arial" w:cs="Arial"/>
        </w:rPr>
        <w:t xml:space="preserve">- Homologada a licitação pela autoridade competente, o Departamento de Licitações, Compras e Contratos convocará, por meio eletrônico, o(s) adjudicatário(s) para assinar </w:t>
      </w:r>
      <w:r w:rsidR="00EF03ED" w:rsidRPr="002F5B3E">
        <w:rPr>
          <w:rFonts w:ascii="Arial" w:hAnsi="Arial" w:cs="Arial"/>
        </w:rPr>
        <w:t>a ata de registro de preços</w:t>
      </w:r>
      <w:r w:rsidRPr="002F5B3E">
        <w:rPr>
          <w:rFonts w:ascii="Arial" w:hAnsi="Arial" w:cs="Arial"/>
        </w:rPr>
        <w:t xml:space="preserve"> pelo representante legal do licitante (ou seu procurador devidamente qualificado), no prazo de 05 (cinco) dias úteis, prorrogável uma vez, pelo mesmo prazo, desde que ocorra motivo justificado aceito pela Administração.</w:t>
      </w:r>
    </w:p>
    <w:p w14:paraId="2470F54A" w14:textId="77777777" w:rsidR="00A22BCE" w:rsidRPr="002F5B3E" w:rsidRDefault="00A22BCE" w:rsidP="00C126A0">
      <w:pPr>
        <w:pStyle w:val="PargrafodaLista"/>
        <w:numPr>
          <w:ilvl w:val="1"/>
          <w:numId w:val="1"/>
        </w:numPr>
        <w:tabs>
          <w:tab w:val="left" w:pos="851"/>
        </w:tabs>
        <w:spacing w:line="276" w:lineRule="auto"/>
        <w:ind w:left="0" w:firstLine="0"/>
        <w:rPr>
          <w:rFonts w:ascii="Arial" w:hAnsi="Arial" w:cs="Arial"/>
        </w:rPr>
      </w:pPr>
      <w:r w:rsidRPr="002F5B3E">
        <w:rPr>
          <w:rFonts w:ascii="Arial" w:hAnsi="Arial" w:cs="Arial"/>
        </w:rPr>
        <w:t>- O não atendimento à convocação, a recusa ou o silêncio do adjudicatário convocado para assinatura do contrato, implicará desclassificação do certame, sem prejuízo das sanções previstas em lei, neste Edital e seus anexos.</w:t>
      </w:r>
    </w:p>
    <w:p w14:paraId="58519C7A" w14:textId="6B05A1AF" w:rsidR="00043621" w:rsidRPr="002F5B3E" w:rsidRDefault="00A22BCE" w:rsidP="00C126A0">
      <w:pPr>
        <w:pStyle w:val="PargrafodaLista"/>
        <w:numPr>
          <w:ilvl w:val="1"/>
          <w:numId w:val="1"/>
        </w:numPr>
        <w:tabs>
          <w:tab w:val="left" w:pos="851"/>
        </w:tabs>
        <w:spacing w:line="276" w:lineRule="auto"/>
        <w:ind w:left="0" w:firstLine="0"/>
        <w:rPr>
          <w:rFonts w:ascii="Arial" w:hAnsi="Arial" w:cs="Arial"/>
        </w:rPr>
      </w:pPr>
      <w:r w:rsidRPr="002F5B3E">
        <w:rPr>
          <w:rFonts w:ascii="Arial" w:hAnsi="Arial" w:cs="Arial"/>
        </w:rPr>
        <w:t>- Na hipótese de algum dos licitantes não aceitar assinar a ata de registro de preços ou diante da desistência de mantê-la, a Administração Pública poderá convocar os licitantes remanescentes, na ordem de classificação, através de abertura de nova sessão, para a possibilidade de outros fornecedores aceitarem contratar com a administração pública.</w:t>
      </w:r>
      <w:r w:rsidR="00761A85" w:rsidRPr="002F5B3E">
        <w:rPr>
          <w:rFonts w:ascii="Arial" w:hAnsi="Arial" w:cs="Arial"/>
        </w:rPr>
        <w:t> </w:t>
      </w:r>
    </w:p>
    <w:p w14:paraId="0CB489A2" w14:textId="77777777" w:rsidR="00E07D7A" w:rsidRPr="002F5B3E" w:rsidRDefault="00E07D7A" w:rsidP="00C126A0">
      <w:pPr>
        <w:pStyle w:val="PargrafodaLista"/>
        <w:tabs>
          <w:tab w:val="left" w:pos="851"/>
        </w:tabs>
        <w:spacing w:line="276" w:lineRule="auto"/>
        <w:ind w:left="0"/>
        <w:rPr>
          <w:rFonts w:ascii="Arial" w:hAnsi="Arial" w:cs="Arial"/>
        </w:rPr>
      </w:pPr>
    </w:p>
    <w:p w14:paraId="2F4B7256" w14:textId="7DC57135" w:rsidR="002B6E88" w:rsidRPr="002F5B3E" w:rsidRDefault="00761A85" w:rsidP="00C126A0">
      <w:pPr>
        <w:pStyle w:val="PargrafodaLista"/>
        <w:numPr>
          <w:ilvl w:val="0"/>
          <w:numId w:val="1"/>
        </w:numPr>
        <w:spacing w:line="276" w:lineRule="auto"/>
        <w:ind w:left="0" w:firstLine="0"/>
        <w:rPr>
          <w:rFonts w:ascii="Arial" w:hAnsi="Arial" w:cs="Arial"/>
          <w:b/>
          <w:bCs/>
        </w:rPr>
      </w:pPr>
      <w:r w:rsidRPr="002F5B3E">
        <w:rPr>
          <w:rFonts w:ascii="Arial" w:hAnsi="Arial" w:cs="Arial"/>
          <w:b/>
          <w:bCs/>
        </w:rPr>
        <w:t xml:space="preserve">– </w:t>
      </w:r>
      <w:r w:rsidR="002B6E88" w:rsidRPr="002F5B3E">
        <w:rPr>
          <w:rFonts w:ascii="Arial" w:hAnsi="Arial" w:cs="Arial"/>
          <w:b/>
          <w:bCs/>
        </w:rPr>
        <w:t>DO CADASTRO RESERVA</w:t>
      </w:r>
    </w:p>
    <w:p w14:paraId="7C6E2907" w14:textId="77777777" w:rsidR="002B6E88" w:rsidRPr="002F5B3E" w:rsidRDefault="002B6E88" w:rsidP="00C126A0">
      <w:pPr>
        <w:pStyle w:val="PargrafodaLista"/>
        <w:numPr>
          <w:ilvl w:val="1"/>
          <w:numId w:val="1"/>
        </w:numPr>
        <w:tabs>
          <w:tab w:val="left" w:pos="851"/>
        </w:tabs>
        <w:spacing w:line="276" w:lineRule="auto"/>
        <w:ind w:left="0" w:firstLine="0"/>
        <w:rPr>
          <w:rFonts w:ascii="Arial" w:hAnsi="Arial" w:cs="Arial"/>
        </w:rPr>
      </w:pPr>
      <w:r w:rsidRPr="002F5B3E">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2928DEF1" w14:textId="3EE55CEF" w:rsidR="002B6E88" w:rsidRPr="002F5B3E" w:rsidRDefault="002B6E88" w:rsidP="00C126A0">
      <w:pPr>
        <w:pStyle w:val="PargrafodaLista"/>
        <w:numPr>
          <w:ilvl w:val="1"/>
          <w:numId w:val="1"/>
        </w:numPr>
        <w:tabs>
          <w:tab w:val="left" w:pos="851"/>
        </w:tabs>
        <w:spacing w:line="276" w:lineRule="auto"/>
        <w:ind w:left="0" w:firstLine="0"/>
        <w:rPr>
          <w:rFonts w:ascii="Arial" w:hAnsi="Arial" w:cs="Arial"/>
        </w:rPr>
      </w:pPr>
      <w:r w:rsidRPr="002F5B3E">
        <w:rPr>
          <w:rFonts w:ascii="Arial" w:hAnsi="Arial" w:cs="Arial"/>
        </w:rPr>
        <w:t>Caso necessário, os licitantes remanescentes serão convocados</w:t>
      </w:r>
      <w:r w:rsidR="0041654A" w:rsidRPr="002F5B3E">
        <w:rPr>
          <w:rFonts w:ascii="Arial" w:hAnsi="Arial" w:cs="Arial"/>
        </w:rPr>
        <w:t xml:space="preserve"> com no mínimo 24 (vinte e quatro horas) de antecedência,</w:t>
      </w:r>
      <w:r w:rsidRPr="002F5B3E">
        <w:rPr>
          <w:rFonts w:ascii="Arial" w:hAnsi="Arial" w:cs="Arial"/>
        </w:rPr>
        <w:t xml:space="preserve"> mediante aviso do sistema Comprasgov para participarem de nova sessão pública a fim de contratarem com a administração municipal.</w:t>
      </w:r>
    </w:p>
    <w:p w14:paraId="1FFD7E86" w14:textId="098DCF70" w:rsidR="002B6E88" w:rsidRPr="002F5B3E" w:rsidRDefault="002B6E88" w:rsidP="00C126A0">
      <w:pPr>
        <w:pStyle w:val="PargrafodaLista"/>
        <w:numPr>
          <w:ilvl w:val="2"/>
          <w:numId w:val="1"/>
        </w:numPr>
        <w:tabs>
          <w:tab w:val="left" w:pos="851"/>
        </w:tabs>
        <w:spacing w:line="276" w:lineRule="auto"/>
        <w:ind w:left="0" w:firstLine="0"/>
        <w:rPr>
          <w:rFonts w:ascii="Arial" w:hAnsi="Arial" w:cs="Arial"/>
        </w:rPr>
      </w:pPr>
      <w:r w:rsidRPr="002F5B3E">
        <w:rPr>
          <w:rFonts w:ascii="Arial" w:hAnsi="Arial" w:cs="Arial"/>
        </w:rPr>
        <w:t>Nesta nova sessão, os fornecedores poderão ofertar seus itens no preço do vencedor, manterem suas propostas originais ou aceitarem melhorar os valores por eles oferecidos.</w:t>
      </w:r>
    </w:p>
    <w:p w14:paraId="07C0D2EB" w14:textId="77777777" w:rsidR="002B6E88" w:rsidRPr="002F5B3E" w:rsidRDefault="002B6E88" w:rsidP="00C126A0">
      <w:pPr>
        <w:pStyle w:val="PargrafodaLista"/>
        <w:spacing w:line="276" w:lineRule="auto"/>
        <w:ind w:left="0"/>
        <w:rPr>
          <w:rFonts w:ascii="Arial" w:hAnsi="Arial" w:cs="Arial"/>
          <w:b/>
          <w:bCs/>
        </w:rPr>
      </w:pPr>
    </w:p>
    <w:p w14:paraId="4DECC877" w14:textId="2E1C1E3D" w:rsidR="00043621" w:rsidRPr="002F5B3E" w:rsidRDefault="00761A85" w:rsidP="00C126A0">
      <w:pPr>
        <w:pStyle w:val="PargrafodaLista"/>
        <w:numPr>
          <w:ilvl w:val="0"/>
          <w:numId w:val="1"/>
        </w:numPr>
        <w:spacing w:line="276" w:lineRule="auto"/>
        <w:ind w:left="0" w:firstLine="0"/>
        <w:rPr>
          <w:rFonts w:ascii="Arial" w:hAnsi="Arial" w:cs="Arial"/>
          <w:b/>
          <w:bCs/>
        </w:rPr>
      </w:pPr>
      <w:r w:rsidRPr="002F5B3E">
        <w:rPr>
          <w:rFonts w:ascii="Arial" w:hAnsi="Arial" w:cs="Arial"/>
          <w:b/>
          <w:bCs/>
        </w:rPr>
        <w:t xml:space="preserve">DOS CRITÉRIOS DE PAGAMENTO E </w:t>
      </w:r>
      <w:r w:rsidR="0013661B" w:rsidRPr="002F5B3E">
        <w:rPr>
          <w:rFonts w:ascii="Arial" w:hAnsi="Arial" w:cs="Arial"/>
          <w:b/>
          <w:bCs/>
        </w:rPr>
        <w:t>CORREÇÃO MONETÁRIA</w:t>
      </w:r>
    </w:p>
    <w:p w14:paraId="1DA71C23" w14:textId="77777777" w:rsidR="0014442E" w:rsidRPr="002F5B3E" w:rsidRDefault="00761A85" w:rsidP="00C126A0">
      <w:pPr>
        <w:pStyle w:val="PargrafodaLista"/>
        <w:numPr>
          <w:ilvl w:val="1"/>
          <w:numId w:val="1"/>
        </w:numPr>
        <w:spacing w:line="276" w:lineRule="auto"/>
        <w:ind w:left="0" w:firstLine="0"/>
        <w:rPr>
          <w:rFonts w:ascii="Arial" w:hAnsi="Arial" w:cs="Arial"/>
          <w:b/>
          <w:bCs/>
        </w:rPr>
      </w:pPr>
      <w:r w:rsidRPr="002F5B3E">
        <w:rPr>
          <w:rFonts w:ascii="Arial" w:hAnsi="Arial" w:cs="Arial"/>
          <w:b/>
          <w:bCs/>
        </w:rPr>
        <w:t xml:space="preserve">- </w:t>
      </w:r>
      <w:r w:rsidR="0014442E" w:rsidRPr="002F5B3E">
        <w:rPr>
          <w:rFonts w:ascii="Arial" w:hAnsi="Arial" w:cs="Arial"/>
          <w:b/>
          <w:bCs/>
        </w:rPr>
        <w:t>Liquidação</w:t>
      </w:r>
    </w:p>
    <w:p w14:paraId="631AAD8B" w14:textId="7AE6BFE4" w:rsidR="001E1A98" w:rsidRPr="002F5B3E" w:rsidRDefault="0014442E"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 A verificação de conformidade dos </w:t>
      </w:r>
      <w:r w:rsidR="006A7F7B" w:rsidRPr="002F5B3E">
        <w:rPr>
          <w:rFonts w:ascii="Arial" w:hAnsi="Arial" w:cs="Arial"/>
        </w:rPr>
        <w:t>serviços</w:t>
      </w:r>
      <w:r w:rsidRPr="002F5B3E">
        <w:rPr>
          <w:rFonts w:ascii="Arial" w:hAnsi="Arial" w:cs="Arial"/>
        </w:rPr>
        <w:t xml:space="preserve"> ocorrerá a partir do recebimento provisório. Admitida à conformidade quantitativa e qualitativa, </w:t>
      </w:r>
      <w:r w:rsidR="0025023B" w:rsidRPr="002F5B3E">
        <w:rPr>
          <w:rFonts w:ascii="Arial" w:hAnsi="Arial" w:cs="Arial"/>
        </w:rPr>
        <w:t xml:space="preserve">os </w:t>
      </w:r>
      <w:r w:rsidR="00E721B2" w:rsidRPr="002F5B3E">
        <w:rPr>
          <w:rFonts w:ascii="Arial" w:hAnsi="Arial" w:cs="Arial"/>
        </w:rPr>
        <w:t>itens</w:t>
      </w:r>
      <w:r w:rsidR="0025023B" w:rsidRPr="002F5B3E">
        <w:rPr>
          <w:rFonts w:ascii="Arial" w:hAnsi="Arial" w:cs="Arial"/>
        </w:rPr>
        <w:t xml:space="preserve"> serão </w:t>
      </w:r>
      <w:r w:rsidRPr="002F5B3E">
        <w:rPr>
          <w:rFonts w:ascii="Arial" w:hAnsi="Arial" w:cs="Arial"/>
        </w:rPr>
        <w:t>recebido</w:t>
      </w:r>
      <w:r w:rsidR="0025023B" w:rsidRPr="002F5B3E">
        <w:rPr>
          <w:rFonts w:ascii="Arial" w:hAnsi="Arial" w:cs="Arial"/>
        </w:rPr>
        <w:t>s</w:t>
      </w:r>
      <w:r w:rsidRPr="002F5B3E">
        <w:rPr>
          <w:rFonts w:ascii="Arial" w:hAnsi="Arial" w:cs="Arial"/>
        </w:rPr>
        <w:t xml:space="preserve"> definitivamente, mediante “atesto” na Nota Fiscal, com a consequente aceitação do(s) objeto(s);</w:t>
      </w:r>
    </w:p>
    <w:p w14:paraId="450E245A" w14:textId="08DCF7D6" w:rsidR="001E1A98" w:rsidRPr="002F5B3E" w:rsidRDefault="001E1A98" w:rsidP="00C126A0">
      <w:pPr>
        <w:pStyle w:val="PargrafodaLista"/>
        <w:numPr>
          <w:ilvl w:val="2"/>
          <w:numId w:val="1"/>
        </w:numPr>
        <w:spacing w:line="276" w:lineRule="auto"/>
        <w:ind w:left="0" w:firstLine="0"/>
        <w:rPr>
          <w:rFonts w:ascii="Arial" w:hAnsi="Arial" w:cs="Arial"/>
        </w:rPr>
      </w:pPr>
      <w:r w:rsidRPr="002F5B3E">
        <w:rPr>
          <w:rFonts w:ascii="Arial" w:hAnsi="Arial" w:cs="Arial"/>
          <w:bCs/>
        </w:rPr>
        <w:t>A liquidação do pagamento ocorrerá somente após a confirmação que os serviços foram prestados de forma satisfatória;</w:t>
      </w:r>
    </w:p>
    <w:p w14:paraId="2A9BFEFA" w14:textId="1302FA13" w:rsidR="0014442E" w:rsidRPr="002F5B3E" w:rsidRDefault="0014442E" w:rsidP="00C126A0">
      <w:pPr>
        <w:pStyle w:val="PargrafodaLista"/>
        <w:numPr>
          <w:ilvl w:val="2"/>
          <w:numId w:val="1"/>
        </w:numPr>
        <w:spacing w:line="276" w:lineRule="auto"/>
        <w:ind w:left="0" w:firstLine="0"/>
        <w:rPr>
          <w:rFonts w:ascii="Arial" w:hAnsi="Arial" w:cs="Arial"/>
        </w:rPr>
      </w:pPr>
      <w:r w:rsidRPr="002F5B3E">
        <w:rPr>
          <w:rFonts w:ascii="Arial" w:hAnsi="Arial" w:cs="Arial"/>
        </w:rPr>
        <w:lastRenderedPageBreak/>
        <w:t xml:space="preserve">- </w:t>
      </w:r>
      <w:r w:rsidR="0003046E" w:rsidRPr="002F5B3E">
        <w:rPr>
          <w:rFonts w:ascii="Arial" w:hAnsi="Arial" w:cs="Arial"/>
        </w:rPr>
        <w:t>Deverá conter</w:t>
      </w:r>
      <w:r w:rsidR="003F4F1F" w:rsidRPr="002F5B3E">
        <w:rPr>
          <w:rFonts w:ascii="Arial" w:hAnsi="Arial" w:cs="Arial"/>
        </w:rPr>
        <w:t>,</w:t>
      </w:r>
      <w:r w:rsidR="0003046E" w:rsidRPr="002F5B3E">
        <w:rPr>
          <w:rFonts w:ascii="Arial" w:hAnsi="Arial" w:cs="Arial"/>
        </w:rPr>
        <w:t xml:space="preserve"> na nota fiscal ou instrumento de cobrança equivalente</w:t>
      </w:r>
      <w:r w:rsidR="003F4F1F" w:rsidRPr="002F5B3E">
        <w:rPr>
          <w:rFonts w:ascii="Arial" w:hAnsi="Arial" w:cs="Arial"/>
        </w:rPr>
        <w:t>,</w:t>
      </w:r>
      <w:r w:rsidR="0003046E" w:rsidRPr="002F5B3E">
        <w:rPr>
          <w:rFonts w:ascii="Arial" w:hAnsi="Arial" w:cs="Arial"/>
        </w:rPr>
        <w:t xml:space="preserve"> apresentado os elementos necessários e essenciais do documento, tais como:</w:t>
      </w:r>
    </w:p>
    <w:p w14:paraId="3D918B58" w14:textId="77777777" w:rsidR="0014442E" w:rsidRPr="002F5B3E" w:rsidRDefault="0014442E" w:rsidP="00C126A0">
      <w:pPr>
        <w:spacing w:line="276" w:lineRule="auto"/>
        <w:jc w:val="both"/>
        <w:rPr>
          <w:rFonts w:ascii="Arial" w:hAnsi="Arial" w:cs="Arial"/>
        </w:rPr>
      </w:pPr>
      <w:r w:rsidRPr="002F5B3E">
        <w:rPr>
          <w:rFonts w:ascii="Arial" w:hAnsi="Arial" w:cs="Arial"/>
        </w:rPr>
        <w:t>a)   o prazo de validade;</w:t>
      </w:r>
    </w:p>
    <w:p w14:paraId="139B9699" w14:textId="77777777" w:rsidR="0014442E" w:rsidRPr="002F5B3E" w:rsidRDefault="0014442E" w:rsidP="00C126A0">
      <w:pPr>
        <w:spacing w:line="276" w:lineRule="auto"/>
        <w:jc w:val="both"/>
        <w:rPr>
          <w:rFonts w:ascii="Arial" w:hAnsi="Arial" w:cs="Arial"/>
        </w:rPr>
      </w:pPr>
      <w:r w:rsidRPr="002F5B3E">
        <w:rPr>
          <w:rFonts w:ascii="Arial" w:hAnsi="Arial" w:cs="Arial"/>
        </w:rPr>
        <w:t>b)   a data da emissão;</w:t>
      </w:r>
    </w:p>
    <w:p w14:paraId="52ED2713" w14:textId="77777777" w:rsidR="0014442E" w:rsidRPr="002F5B3E" w:rsidRDefault="0014442E" w:rsidP="00C126A0">
      <w:pPr>
        <w:spacing w:line="276" w:lineRule="auto"/>
        <w:jc w:val="both"/>
        <w:rPr>
          <w:rFonts w:ascii="Arial" w:hAnsi="Arial" w:cs="Arial"/>
        </w:rPr>
      </w:pPr>
      <w:r w:rsidRPr="002F5B3E">
        <w:rPr>
          <w:rFonts w:ascii="Arial" w:hAnsi="Arial" w:cs="Arial"/>
        </w:rPr>
        <w:t>c)    os dados do contrato e do órgão contratante;</w:t>
      </w:r>
    </w:p>
    <w:p w14:paraId="6F00E648" w14:textId="77777777" w:rsidR="0014442E" w:rsidRPr="002F5B3E" w:rsidRDefault="0014442E" w:rsidP="00C126A0">
      <w:pPr>
        <w:spacing w:line="276" w:lineRule="auto"/>
        <w:jc w:val="both"/>
        <w:rPr>
          <w:rFonts w:ascii="Arial" w:hAnsi="Arial" w:cs="Arial"/>
        </w:rPr>
      </w:pPr>
      <w:r w:rsidRPr="002F5B3E">
        <w:rPr>
          <w:rFonts w:ascii="Arial" w:hAnsi="Arial" w:cs="Arial"/>
        </w:rPr>
        <w:t>d)   o período respectivo de execução do contrato;</w:t>
      </w:r>
    </w:p>
    <w:p w14:paraId="108F44F5" w14:textId="77777777" w:rsidR="0014442E" w:rsidRPr="002F5B3E" w:rsidRDefault="0014442E" w:rsidP="00C126A0">
      <w:pPr>
        <w:spacing w:line="276" w:lineRule="auto"/>
        <w:jc w:val="both"/>
        <w:rPr>
          <w:rFonts w:ascii="Arial" w:hAnsi="Arial" w:cs="Arial"/>
        </w:rPr>
      </w:pPr>
      <w:r w:rsidRPr="002F5B3E">
        <w:rPr>
          <w:rFonts w:ascii="Arial" w:hAnsi="Arial" w:cs="Arial"/>
        </w:rPr>
        <w:t xml:space="preserve">e)   o valor a pagar; </w:t>
      </w:r>
    </w:p>
    <w:p w14:paraId="63551496" w14:textId="77777777" w:rsidR="0014442E" w:rsidRPr="002F5B3E" w:rsidRDefault="0014442E" w:rsidP="00C126A0">
      <w:pPr>
        <w:spacing w:line="276" w:lineRule="auto"/>
        <w:jc w:val="both"/>
        <w:rPr>
          <w:rFonts w:ascii="Arial" w:hAnsi="Arial" w:cs="Arial"/>
        </w:rPr>
      </w:pPr>
      <w:r w:rsidRPr="002F5B3E">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2F5B3E" w:rsidRDefault="0014442E" w:rsidP="00C126A0">
      <w:pPr>
        <w:spacing w:line="276" w:lineRule="auto"/>
        <w:jc w:val="both"/>
        <w:rPr>
          <w:rFonts w:ascii="Arial" w:hAnsi="Arial" w:cs="Arial"/>
        </w:rPr>
      </w:pPr>
      <w:r w:rsidRPr="002F5B3E">
        <w:rPr>
          <w:rFonts w:ascii="Arial" w:hAnsi="Arial" w:cs="Arial"/>
        </w:rPr>
        <w:t>g)   eventual destaque do valor de retenções tributárias cabíveis.</w:t>
      </w:r>
    </w:p>
    <w:p w14:paraId="73A0B0E1" w14:textId="77777777" w:rsidR="0014442E" w:rsidRPr="002F5B3E" w:rsidRDefault="0014442E" w:rsidP="00C126A0">
      <w:pPr>
        <w:pStyle w:val="PargrafodaLista"/>
        <w:numPr>
          <w:ilvl w:val="2"/>
          <w:numId w:val="1"/>
        </w:numPr>
        <w:spacing w:line="276" w:lineRule="auto"/>
        <w:ind w:left="0" w:firstLine="0"/>
        <w:rPr>
          <w:rFonts w:ascii="Arial" w:hAnsi="Arial" w:cs="Arial"/>
        </w:rPr>
      </w:pPr>
      <w:r w:rsidRPr="002F5B3E">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199DBBD9" w:rsidR="0014442E" w:rsidRPr="002F5B3E" w:rsidRDefault="0014442E" w:rsidP="00C126A0">
      <w:pPr>
        <w:pStyle w:val="PargrafodaLista"/>
        <w:numPr>
          <w:ilvl w:val="2"/>
          <w:numId w:val="1"/>
        </w:numPr>
        <w:spacing w:line="276" w:lineRule="auto"/>
        <w:ind w:left="0" w:firstLine="0"/>
        <w:rPr>
          <w:rFonts w:ascii="Arial" w:hAnsi="Arial" w:cs="Arial"/>
        </w:rPr>
      </w:pPr>
      <w:r w:rsidRPr="002F5B3E">
        <w:rPr>
          <w:rFonts w:ascii="Arial" w:hAnsi="Arial" w:cs="Arial"/>
        </w:rPr>
        <w:t>- As notas fiscais devem ser emitidas em nome do Município de Vera Cruz do Oeste, CNPJ nº 78.101.821/0001-01, Rua Rui Barbosa, 202, Centro, Vera Cruz do Oeste/PR, constando número da licitação, do contrato</w:t>
      </w:r>
      <w:r w:rsidR="00606E5A" w:rsidRPr="002F5B3E">
        <w:rPr>
          <w:rFonts w:ascii="Arial" w:hAnsi="Arial" w:cs="Arial"/>
        </w:rPr>
        <w:t xml:space="preserve">, da autorização de fornecimento </w:t>
      </w:r>
      <w:r w:rsidRPr="002F5B3E">
        <w:rPr>
          <w:rFonts w:ascii="Arial" w:hAnsi="Arial" w:cs="Arial"/>
        </w:rPr>
        <w:t>e do Convênio, se for o caso</w:t>
      </w:r>
      <w:r w:rsidR="00606E5A" w:rsidRPr="002F5B3E">
        <w:rPr>
          <w:rFonts w:ascii="Arial" w:hAnsi="Arial" w:cs="Arial"/>
        </w:rPr>
        <w:t>, bem como a descrição do item, quantidade, valor unitário e valor total.</w:t>
      </w:r>
    </w:p>
    <w:p w14:paraId="0C83F79F" w14:textId="5AD4A8BA" w:rsidR="00D55DA4" w:rsidRPr="002F5B3E" w:rsidRDefault="00E86492" w:rsidP="00C126A0">
      <w:pPr>
        <w:spacing w:line="276" w:lineRule="auto"/>
        <w:jc w:val="both"/>
        <w:rPr>
          <w:rFonts w:ascii="Arial" w:hAnsi="Arial" w:cs="Arial"/>
        </w:rPr>
      </w:pPr>
      <w:r w:rsidRPr="002F5B3E">
        <w:rPr>
          <w:rFonts w:ascii="Arial" w:hAnsi="Arial" w:cs="Arial"/>
        </w:rPr>
        <w:t>21</w:t>
      </w:r>
      <w:r w:rsidR="0044599D" w:rsidRPr="002F5B3E">
        <w:rPr>
          <w:rFonts w:ascii="Arial" w:hAnsi="Arial" w:cs="Arial"/>
        </w:rPr>
        <w:t>.1.</w:t>
      </w:r>
      <w:r w:rsidR="00E82615" w:rsidRPr="002F5B3E">
        <w:rPr>
          <w:rFonts w:ascii="Arial" w:hAnsi="Arial" w:cs="Arial"/>
        </w:rPr>
        <w:t>5</w:t>
      </w:r>
      <w:r w:rsidR="0044599D" w:rsidRPr="002F5B3E">
        <w:rPr>
          <w:rFonts w:ascii="Arial" w:hAnsi="Arial" w:cs="Arial"/>
        </w:rPr>
        <w:t xml:space="preserve">.1 – A </w:t>
      </w:r>
      <w:r w:rsidR="0044599D" w:rsidRPr="002F5B3E">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211B0A66" w14:textId="77777777" w:rsidR="00EF7B45" w:rsidRPr="002F5B3E" w:rsidRDefault="0014442E" w:rsidP="00C126A0">
      <w:pPr>
        <w:pStyle w:val="PargrafodaLista"/>
        <w:numPr>
          <w:ilvl w:val="2"/>
          <w:numId w:val="1"/>
        </w:numPr>
        <w:spacing w:line="276" w:lineRule="auto"/>
        <w:ind w:left="0" w:firstLine="0"/>
        <w:rPr>
          <w:rFonts w:ascii="Arial" w:hAnsi="Arial" w:cs="Arial"/>
        </w:rPr>
      </w:pPr>
      <w:r w:rsidRPr="002F5B3E">
        <w:rPr>
          <w:rFonts w:ascii="Arial" w:hAnsi="Arial" w:cs="Arial"/>
        </w:rPr>
        <w:t>O município de Vera Cruz do Oeste poderá deduzir do montante a pagar os valores correspondentes a multas, dívidas ou indenizações devidas pelo fornecedor.</w:t>
      </w:r>
    </w:p>
    <w:p w14:paraId="008DF7FF" w14:textId="24F6B982" w:rsidR="00EF7B45" w:rsidRPr="002F5B3E" w:rsidRDefault="00EF7B45" w:rsidP="00C126A0">
      <w:pPr>
        <w:pStyle w:val="PargrafodaLista"/>
        <w:numPr>
          <w:ilvl w:val="2"/>
          <w:numId w:val="1"/>
        </w:numPr>
        <w:spacing w:line="276" w:lineRule="auto"/>
        <w:ind w:left="0" w:firstLine="0"/>
        <w:rPr>
          <w:rFonts w:ascii="Arial" w:hAnsi="Arial" w:cs="Arial"/>
        </w:rPr>
      </w:pPr>
      <w:r w:rsidRPr="002F5B3E">
        <w:rPr>
          <w:rFonts w:ascii="Arial" w:hAnsi="Arial" w:cs="Arial"/>
        </w:rPr>
        <w:t>A empresa contratada deverá informar no corpo da nota o número da conta bancária vinculada ao CNPJ, conforme art. 9º da Instrução Normativa nº 089/13 do Tribunal de Contas do Estado do Paraná</w:t>
      </w:r>
      <w:r w:rsidRPr="002F5B3E">
        <w:rPr>
          <w:rFonts w:ascii="Arial" w:hAnsi="Arial" w:cs="Arial"/>
          <w:sz w:val="24"/>
          <w:szCs w:val="24"/>
        </w:rPr>
        <w:t>.</w:t>
      </w:r>
    </w:p>
    <w:p w14:paraId="6B1DBDBD" w14:textId="77777777" w:rsidR="0014442E" w:rsidRPr="002F5B3E" w:rsidRDefault="0014442E" w:rsidP="00C126A0">
      <w:pPr>
        <w:pStyle w:val="PargrafodaLista"/>
        <w:numPr>
          <w:ilvl w:val="3"/>
          <w:numId w:val="1"/>
        </w:numPr>
        <w:tabs>
          <w:tab w:val="left" w:pos="851"/>
        </w:tabs>
        <w:spacing w:line="276" w:lineRule="auto"/>
        <w:ind w:left="0" w:firstLine="0"/>
        <w:rPr>
          <w:rFonts w:ascii="Arial" w:hAnsi="Arial" w:cs="Arial"/>
        </w:rPr>
      </w:pPr>
      <w:r w:rsidRPr="002F5B3E">
        <w:rPr>
          <w:rFonts w:ascii="Arial" w:hAnsi="Arial" w:cs="Arial"/>
        </w:rPr>
        <w:t>- No caso de ocorrência de irregularidade ou inexecução parcial ou total do objeto do contrato, o pagamento do saldo remanescente ficará suspenso, até ulterior decisão.</w:t>
      </w:r>
    </w:p>
    <w:p w14:paraId="6F04E2AF" w14:textId="38B6EB36" w:rsidR="0014442E" w:rsidRPr="002F5B3E" w:rsidRDefault="0014442E"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 Após o ateste do </w:t>
      </w:r>
      <w:r w:rsidR="00352B69" w:rsidRPr="002F5B3E">
        <w:rPr>
          <w:rFonts w:ascii="Arial" w:hAnsi="Arial" w:cs="Arial"/>
        </w:rPr>
        <w:t>responsável pelo recebimento</w:t>
      </w:r>
      <w:r w:rsidRPr="002F5B3E">
        <w:rPr>
          <w:rFonts w:ascii="Arial" w:hAnsi="Arial" w:cs="Arial"/>
        </w:rPr>
        <w:t>, os documentos elencados deverão ser enviados para a Secretaria Municipal de Finanças para fins de liquidação.</w:t>
      </w:r>
    </w:p>
    <w:p w14:paraId="708F945F" w14:textId="29794A7D" w:rsidR="00043621" w:rsidRPr="002F5B3E" w:rsidRDefault="00761A85" w:rsidP="00C126A0">
      <w:pPr>
        <w:pStyle w:val="PargrafodaLista"/>
        <w:numPr>
          <w:ilvl w:val="1"/>
          <w:numId w:val="1"/>
        </w:numPr>
        <w:spacing w:line="276" w:lineRule="auto"/>
        <w:ind w:left="0" w:firstLine="0"/>
        <w:rPr>
          <w:rFonts w:ascii="Arial" w:hAnsi="Arial" w:cs="Arial"/>
          <w:b/>
          <w:bCs/>
        </w:rPr>
      </w:pPr>
      <w:r w:rsidRPr="002F5B3E">
        <w:rPr>
          <w:rFonts w:ascii="Arial" w:hAnsi="Arial" w:cs="Arial"/>
          <w:b/>
          <w:bCs/>
        </w:rPr>
        <w:t>- Prazo de pagamento</w:t>
      </w:r>
    </w:p>
    <w:p w14:paraId="1B9822D4" w14:textId="3B598FE3" w:rsidR="008D2FBB" w:rsidRPr="002F5B3E" w:rsidRDefault="00761A85"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 </w:t>
      </w:r>
      <w:r w:rsidR="008D2FBB" w:rsidRPr="002F5B3E">
        <w:rPr>
          <w:rFonts w:ascii="Arial" w:hAnsi="Arial" w:cs="Arial"/>
        </w:rPr>
        <w:t xml:space="preserve">O pagamento será efetuado no prazo de </w:t>
      </w:r>
      <w:r w:rsidR="008D2FBB" w:rsidRPr="002F5B3E">
        <w:rPr>
          <w:rFonts w:ascii="Arial" w:hAnsi="Arial" w:cs="Arial"/>
          <w:b/>
          <w:bCs/>
        </w:rPr>
        <w:t xml:space="preserve">até 30 (trinta) </w:t>
      </w:r>
      <w:r w:rsidR="00C63069" w:rsidRPr="002F5B3E">
        <w:rPr>
          <w:rFonts w:ascii="Arial" w:hAnsi="Arial" w:cs="Arial"/>
          <w:b/>
          <w:bCs/>
        </w:rPr>
        <w:t>dias</w:t>
      </w:r>
      <w:r w:rsidR="00C63069" w:rsidRPr="002F5B3E">
        <w:rPr>
          <w:rFonts w:ascii="Arial" w:hAnsi="Arial" w:cs="Arial"/>
        </w:rPr>
        <w:t xml:space="preserve"> </w:t>
      </w:r>
      <w:r w:rsidR="00582010" w:rsidRPr="002F5B3E">
        <w:rPr>
          <w:rFonts w:ascii="Arial" w:hAnsi="Arial" w:cs="Arial"/>
        </w:rPr>
        <w:t xml:space="preserve">após a </w:t>
      </w:r>
      <w:r w:rsidR="00FD634E" w:rsidRPr="002F5B3E">
        <w:rPr>
          <w:rFonts w:ascii="Arial" w:hAnsi="Arial" w:cs="Arial"/>
        </w:rPr>
        <w:t>entrega dos itens</w:t>
      </w:r>
      <w:r w:rsidR="00582010" w:rsidRPr="002F5B3E">
        <w:rPr>
          <w:rFonts w:ascii="Arial" w:hAnsi="Arial" w:cs="Arial"/>
        </w:rPr>
        <w:t xml:space="preserve">, </w:t>
      </w:r>
      <w:r w:rsidR="008D2FBB" w:rsidRPr="002F5B3E">
        <w:rPr>
          <w:rFonts w:ascii="Arial" w:hAnsi="Arial" w:cs="Arial"/>
        </w:rPr>
        <w:t xml:space="preserve">mediante a apresentação da NF-e, com o “atesto” do responsável pelo recebimento do </w:t>
      </w:r>
      <w:r w:rsidR="00D966B2" w:rsidRPr="002F5B3E">
        <w:rPr>
          <w:rFonts w:ascii="Arial" w:hAnsi="Arial" w:cs="Arial"/>
        </w:rPr>
        <w:t>mesmo</w:t>
      </w:r>
      <w:r w:rsidR="00B25398" w:rsidRPr="002F5B3E">
        <w:rPr>
          <w:rFonts w:ascii="Arial" w:hAnsi="Arial" w:cs="Arial"/>
        </w:rPr>
        <w:t>.</w:t>
      </w:r>
    </w:p>
    <w:p w14:paraId="367CD5CA" w14:textId="77777777" w:rsidR="008D2FBB" w:rsidRPr="002F5B3E" w:rsidRDefault="008D2FBB" w:rsidP="00C126A0">
      <w:pPr>
        <w:pStyle w:val="PargrafodaLista"/>
        <w:numPr>
          <w:ilvl w:val="2"/>
          <w:numId w:val="1"/>
        </w:numPr>
        <w:spacing w:line="276" w:lineRule="auto"/>
        <w:ind w:left="0" w:firstLine="0"/>
        <w:rPr>
          <w:rFonts w:ascii="Arial" w:hAnsi="Arial" w:cs="Arial"/>
        </w:rPr>
      </w:pPr>
      <w:r w:rsidRPr="002F5B3E">
        <w:rPr>
          <w:rFonts w:ascii="Arial" w:hAnsi="Arial" w:cs="Arial"/>
        </w:rPr>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2F5B3E" w:rsidRDefault="008D2FBB" w:rsidP="00C126A0">
      <w:pPr>
        <w:spacing w:line="276" w:lineRule="auto"/>
        <w:jc w:val="both"/>
        <w:rPr>
          <w:rFonts w:ascii="Arial" w:hAnsi="Arial" w:cs="Arial"/>
        </w:rPr>
      </w:pPr>
      <w:r w:rsidRPr="002F5B3E">
        <w:rPr>
          <w:rFonts w:ascii="Arial" w:hAnsi="Arial" w:cs="Arial"/>
        </w:rPr>
        <w:t> </w:t>
      </w:r>
    </w:p>
    <w:p w14:paraId="3B590AFE" w14:textId="77777777" w:rsidR="008D2FBB" w:rsidRPr="002F5B3E" w:rsidRDefault="008D2FBB" w:rsidP="00C126A0">
      <w:pPr>
        <w:spacing w:line="276" w:lineRule="auto"/>
        <w:jc w:val="center"/>
        <w:rPr>
          <w:rFonts w:ascii="Arial" w:hAnsi="Arial" w:cs="Arial"/>
          <w:b/>
          <w:bCs/>
        </w:rPr>
      </w:pPr>
      <w:r w:rsidRPr="002F5B3E">
        <w:rPr>
          <w:rFonts w:ascii="Arial" w:hAnsi="Arial" w:cs="Arial"/>
          <w:b/>
          <w:bCs/>
        </w:rPr>
        <w:t>valor corrigido = valor original x taxa de correção x período</w:t>
      </w:r>
    </w:p>
    <w:p w14:paraId="04F9F6EC" w14:textId="6207910E" w:rsidR="00043621" w:rsidRPr="002F5B3E" w:rsidRDefault="00761A85" w:rsidP="00C126A0">
      <w:pPr>
        <w:pStyle w:val="PargrafodaLista"/>
        <w:spacing w:line="276" w:lineRule="auto"/>
        <w:ind w:left="0"/>
        <w:rPr>
          <w:rFonts w:ascii="Arial" w:hAnsi="Arial" w:cs="Arial"/>
        </w:rPr>
      </w:pPr>
      <w:r w:rsidRPr="002F5B3E">
        <w:rPr>
          <w:rFonts w:ascii="Arial" w:hAnsi="Arial" w:cs="Arial"/>
        </w:rPr>
        <w:t> </w:t>
      </w:r>
    </w:p>
    <w:p w14:paraId="048266D2" w14:textId="6CCAFFB3" w:rsidR="00043621" w:rsidRPr="002F5B3E" w:rsidRDefault="00761A85" w:rsidP="00C126A0">
      <w:pPr>
        <w:pStyle w:val="PargrafodaLista"/>
        <w:numPr>
          <w:ilvl w:val="1"/>
          <w:numId w:val="1"/>
        </w:numPr>
        <w:spacing w:line="276" w:lineRule="auto"/>
        <w:ind w:left="0" w:firstLine="0"/>
        <w:rPr>
          <w:rFonts w:ascii="Arial" w:hAnsi="Arial" w:cs="Arial"/>
          <w:b/>
          <w:bCs/>
        </w:rPr>
      </w:pPr>
      <w:r w:rsidRPr="002F5B3E">
        <w:rPr>
          <w:rFonts w:ascii="Arial" w:hAnsi="Arial" w:cs="Arial"/>
          <w:b/>
          <w:bCs/>
        </w:rPr>
        <w:t>- Forma de pagamento</w:t>
      </w:r>
    </w:p>
    <w:p w14:paraId="2D3B4DE1" w14:textId="77777777" w:rsidR="00CA2350" w:rsidRPr="002F5B3E" w:rsidRDefault="00C43A93" w:rsidP="00C126A0">
      <w:pPr>
        <w:pStyle w:val="PargrafodaLista"/>
        <w:numPr>
          <w:ilvl w:val="2"/>
          <w:numId w:val="1"/>
        </w:numPr>
        <w:spacing w:line="276" w:lineRule="auto"/>
        <w:ind w:left="0" w:firstLine="0"/>
        <w:rPr>
          <w:rFonts w:ascii="Arial" w:hAnsi="Arial" w:cs="Arial"/>
        </w:rPr>
      </w:pPr>
      <w:r w:rsidRPr="002F5B3E">
        <w:rPr>
          <w:rFonts w:ascii="Arial" w:hAnsi="Arial" w:cs="Arial"/>
        </w:rPr>
        <w:t>–</w:t>
      </w:r>
      <w:r w:rsidR="00761A85" w:rsidRPr="002F5B3E">
        <w:rPr>
          <w:rFonts w:ascii="Arial" w:hAnsi="Arial" w:cs="Arial"/>
        </w:rPr>
        <w:t xml:space="preserve"> </w:t>
      </w:r>
      <w:bookmarkStart w:id="30" w:name="_Hlk190166474"/>
      <w:r w:rsidRPr="002F5B3E">
        <w:rPr>
          <w:rFonts w:ascii="Arial" w:hAnsi="Arial" w:cs="Arial"/>
        </w:rPr>
        <w:t>Não será devido qualquer valor à contratada a título de antecipação de pagamento.</w:t>
      </w:r>
    </w:p>
    <w:p w14:paraId="20164464" w14:textId="44312A94" w:rsidR="00CA2350" w:rsidRPr="002F5B3E" w:rsidRDefault="00CA2350" w:rsidP="00C126A0">
      <w:pPr>
        <w:pStyle w:val="PargrafodaLista"/>
        <w:numPr>
          <w:ilvl w:val="2"/>
          <w:numId w:val="1"/>
        </w:numPr>
        <w:spacing w:line="276" w:lineRule="auto"/>
        <w:ind w:left="0" w:firstLine="0"/>
        <w:rPr>
          <w:rFonts w:ascii="Arial" w:hAnsi="Arial" w:cs="Arial"/>
        </w:rPr>
      </w:pPr>
      <w:r w:rsidRPr="002F5B3E">
        <w:rPr>
          <w:rFonts w:ascii="Arial" w:hAnsi="Arial" w:cs="Arial"/>
          <w:bCs/>
        </w:rPr>
        <w:lastRenderedPageBreak/>
        <w:t>O pagamento efetuado não isentará o fornecedor das responsabilidades decorrentes do fornecimento dos serviços.</w:t>
      </w:r>
    </w:p>
    <w:p w14:paraId="3E33C314" w14:textId="77777777" w:rsidR="00CA2168" w:rsidRPr="002F5B3E" w:rsidRDefault="00761A85"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O pagamento será </w:t>
      </w:r>
      <w:r w:rsidR="00C53440" w:rsidRPr="002F5B3E">
        <w:rPr>
          <w:rFonts w:ascii="Arial" w:hAnsi="Arial" w:cs="Arial"/>
        </w:rPr>
        <w:t xml:space="preserve">via boleto ou </w:t>
      </w:r>
      <w:r w:rsidR="00B41213" w:rsidRPr="002F5B3E">
        <w:rPr>
          <w:rFonts w:ascii="Arial" w:hAnsi="Arial" w:cs="Arial"/>
        </w:rPr>
        <w:t>depósito</w:t>
      </w:r>
      <w:r w:rsidR="00AC55B8" w:rsidRPr="002F5B3E">
        <w:rPr>
          <w:rFonts w:ascii="Arial" w:hAnsi="Arial" w:cs="Arial"/>
        </w:rPr>
        <w:t>/transferência</w:t>
      </w:r>
      <w:r w:rsidR="00B41213" w:rsidRPr="002F5B3E">
        <w:rPr>
          <w:rFonts w:ascii="Arial" w:hAnsi="Arial" w:cs="Arial"/>
        </w:rPr>
        <w:t xml:space="preserve"> bancário</w:t>
      </w:r>
      <w:r w:rsidR="00AC55B8" w:rsidRPr="002F5B3E">
        <w:rPr>
          <w:rFonts w:ascii="Arial" w:hAnsi="Arial" w:cs="Arial"/>
        </w:rPr>
        <w:t>(a)</w:t>
      </w:r>
      <w:r w:rsidRPr="002F5B3E">
        <w:rPr>
          <w:rFonts w:ascii="Arial" w:hAnsi="Arial" w:cs="Arial"/>
        </w:rPr>
        <w:t xml:space="preserve"> em conta corrente </w:t>
      </w:r>
      <w:r w:rsidR="004674CD" w:rsidRPr="002F5B3E">
        <w:rPr>
          <w:rFonts w:ascii="Arial" w:hAnsi="Arial" w:cs="Arial"/>
        </w:rPr>
        <w:t>de titularidade da empresa</w:t>
      </w:r>
      <w:r w:rsidRPr="002F5B3E">
        <w:rPr>
          <w:rFonts w:ascii="Arial" w:hAnsi="Arial" w:cs="Arial"/>
        </w:rPr>
        <w:t>, devendo para isso</w:t>
      </w:r>
      <w:r w:rsidR="00E87DE5" w:rsidRPr="002F5B3E">
        <w:rPr>
          <w:rFonts w:ascii="Arial" w:hAnsi="Arial" w:cs="Arial"/>
        </w:rPr>
        <w:t>,</w:t>
      </w:r>
      <w:r w:rsidR="00FA4FAC" w:rsidRPr="002F5B3E">
        <w:rPr>
          <w:rFonts w:ascii="Arial" w:hAnsi="Arial" w:cs="Arial"/>
        </w:rPr>
        <w:t xml:space="preserve"> </w:t>
      </w:r>
      <w:r w:rsidRPr="002F5B3E">
        <w:rPr>
          <w:rFonts w:ascii="Arial" w:hAnsi="Arial" w:cs="Arial"/>
        </w:rPr>
        <w:t>ficar explícito na nota fiscal, o nome do banco, agência, localidade</w:t>
      </w:r>
      <w:r w:rsidR="00D977D0" w:rsidRPr="002F5B3E">
        <w:rPr>
          <w:rFonts w:ascii="Arial" w:hAnsi="Arial" w:cs="Arial"/>
        </w:rPr>
        <w:t>, chave pix</w:t>
      </w:r>
      <w:r w:rsidRPr="002F5B3E">
        <w:rPr>
          <w:rFonts w:ascii="Arial" w:hAnsi="Arial" w:cs="Arial"/>
        </w:rPr>
        <w:t xml:space="preserve"> e número da conta corrente em que deverá ser efetivado o crédito, sendo que será dado preferência à conta no Banco do Brasil e Caixa</w:t>
      </w:r>
      <w:r w:rsidR="00FA4FAC" w:rsidRPr="002F5B3E">
        <w:rPr>
          <w:rFonts w:ascii="Arial" w:hAnsi="Arial" w:cs="Arial"/>
        </w:rPr>
        <w:t xml:space="preserve"> Econômica Federal</w:t>
      </w:r>
      <w:r w:rsidRPr="002F5B3E">
        <w:rPr>
          <w:rFonts w:ascii="Arial" w:hAnsi="Arial" w:cs="Arial"/>
        </w:rPr>
        <w:t>.</w:t>
      </w:r>
      <w:r w:rsidR="00F268FB" w:rsidRPr="002F5B3E">
        <w:rPr>
          <w:rFonts w:ascii="Arial" w:hAnsi="Arial" w:cs="Arial"/>
        </w:rPr>
        <w:t xml:space="preserve"> Caso seja indicado outra agência bancária</w:t>
      </w:r>
      <w:r w:rsidR="00D80CA1" w:rsidRPr="002F5B3E">
        <w:rPr>
          <w:rFonts w:ascii="Arial" w:hAnsi="Arial" w:cs="Arial"/>
        </w:rPr>
        <w:t xml:space="preserve"> e houver</w:t>
      </w:r>
      <w:r w:rsidR="00F268FB" w:rsidRPr="002F5B3E">
        <w:rPr>
          <w:rFonts w:ascii="Arial" w:hAnsi="Arial" w:cs="Arial"/>
        </w:rPr>
        <w:t xml:space="preserve"> despesas de transferência</w:t>
      </w:r>
      <w:r w:rsidR="00D80CA1" w:rsidRPr="002F5B3E">
        <w:rPr>
          <w:rFonts w:ascii="Arial" w:hAnsi="Arial" w:cs="Arial"/>
        </w:rPr>
        <w:t>, estas</w:t>
      </w:r>
      <w:r w:rsidR="00F268FB" w:rsidRPr="002F5B3E">
        <w:rPr>
          <w:rFonts w:ascii="Arial" w:hAnsi="Arial" w:cs="Arial"/>
        </w:rPr>
        <w:t xml:space="preserve"> correrão por contada proponente vencedora.</w:t>
      </w:r>
      <w:bookmarkEnd w:id="30"/>
    </w:p>
    <w:p w14:paraId="3C28835C" w14:textId="37D53805" w:rsidR="00CA2168" w:rsidRPr="002F5B3E" w:rsidRDefault="00CA2168" w:rsidP="00C126A0">
      <w:pPr>
        <w:pStyle w:val="PargrafodaLista"/>
        <w:numPr>
          <w:ilvl w:val="2"/>
          <w:numId w:val="1"/>
        </w:numPr>
        <w:spacing w:line="276" w:lineRule="auto"/>
        <w:ind w:left="0" w:firstLine="0"/>
        <w:rPr>
          <w:rFonts w:ascii="Arial" w:hAnsi="Arial" w:cs="Arial"/>
        </w:rPr>
      </w:pPr>
      <w:r w:rsidRPr="002F5B3E">
        <w:rPr>
          <w:rFonts w:ascii="Arial" w:hAnsi="Arial" w:cs="Arial"/>
        </w:rPr>
        <w:t>A contratante efetuará a retenção de tributos sobre o pagamento a ser realizado, (quando obrigatório) conforme determina a legislação vigente.</w:t>
      </w:r>
    </w:p>
    <w:p w14:paraId="74F19A74" w14:textId="7944328B" w:rsidR="00043621" w:rsidRPr="002F5B3E" w:rsidRDefault="00761A85" w:rsidP="00C126A0">
      <w:pPr>
        <w:pStyle w:val="PargrafodaLista"/>
        <w:numPr>
          <w:ilvl w:val="2"/>
          <w:numId w:val="1"/>
        </w:numPr>
        <w:spacing w:line="276" w:lineRule="auto"/>
        <w:ind w:left="0" w:firstLine="0"/>
        <w:rPr>
          <w:rFonts w:ascii="Arial" w:hAnsi="Arial" w:cs="Arial"/>
        </w:rPr>
      </w:pPr>
      <w:r w:rsidRPr="002F5B3E">
        <w:rPr>
          <w:rFonts w:ascii="Arial" w:hAnsi="Arial" w:cs="Arial"/>
        </w:rPr>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62FD3D" w14:textId="7D240968" w:rsidR="00C74F21" w:rsidRPr="002F5B3E" w:rsidRDefault="00761A85" w:rsidP="00C126A0">
      <w:pPr>
        <w:spacing w:line="276" w:lineRule="auto"/>
        <w:jc w:val="both"/>
        <w:rPr>
          <w:rFonts w:ascii="Arial" w:hAnsi="Arial" w:cs="Arial"/>
        </w:rPr>
      </w:pPr>
      <w:r w:rsidRPr="002F5B3E">
        <w:rPr>
          <w:rFonts w:ascii="Arial" w:hAnsi="Arial" w:cs="Arial"/>
        </w:rPr>
        <w:t> </w:t>
      </w:r>
    </w:p>
    <w:p w14:paraId="355D3EBE" w14:textId="77777777" w:rsidR="00C74F21" w:rsidRPr="002F5B3E" w:rsidRDefault="00C74F21" w:rsidP="00C126A0">
      <w:pPr>
        <w:pStyle w:val="PargrafodaLista"/>
        <w:numPr>
          <w:ilvl w:val="0"/>
          <w:numId w:val="1"/>
        </w:numPr>
        <w:spacing w:line="276" w:lineRule="auto"/>
        <w:ind w:left="0" w:firstLine="0"/>
        <w:rPr>
          <w:rFonts w:ascii="Arial" w:hAnsi="Arial" w:cs="Arial"/>
          <w:b/>
          <w:bCs/>
        </w:rPr>
      </w:pPr>
      <w:r w:rsidRPr="002F5B3E">
        <w:rPr>
          <w:rFonts w:ascii="Arial" w:hAnsi="Arial" w:cs="Arial"/>
          <w:b/>
          <w:bCs/>
        </w:rPr>
        <w:t>DA ALTERAÇÃO DOS CONTRATOS E DOS PREÇOS</w:t>
      </w:r>
      <w:bookmarkStart w:id="31" w:name="art124"/>
      <w:bookmarkEnd w:id="31"/>
    </w:p>
    <w:p w14:paraId="553CC528" w14:textId="77777777" w:rsidR="00C74F21" w:rsidRPr="002F5B3E" w:rsidRDefault="00C74F21" w:rsidP="00C126A0">
      <w:pPr>
        <w:pStyle w:val="PargrafodaLista"/>
        <w:numPr>
          <w:ilvl w:val="1"/>
          <w:numId w:val="1"/>
        </w:numPr>
        <w:spacing w:line="276" w:lineRule="auto"/>
        <w:ind w:left="0" w:firstLine="0"/>
        <w:rPr>
          <w:rFonts w:ascii="Arial" w:hAnsi="Arial" w:cs="Arial"/>
          <w:b/>
          <w:bCs/>
        </w:rPr>
      </w:pPr>
      <w:r w:rsidRPr="002F5B3E">
        <w:rPr>
          <w:rFonts w:ascii="Arial" w:hAnsi="Arial" w:cs="Arial"/>
        </w:rPr>
        <w:t>Os contratos regidos pela Lei 14.133/2021 poderão ser alterados, com as devidas justificativas, nos seguintes casos:</w:t>
      </w:r>
      <w:bookmarkStart w:id="32" w:name="art124i"/>
      <w:bookmarkEnd w:id="32"/>
    </w:p>
    <w:p w14:paraId="176480FA" w14:textId="77777777" w:rsidR="00C74F21" w:rsidRPr="002F5B3E" w:rsidRDefault="00C74F21" w:rsidP="00C126A0">
      <w:pPr>
        <w:pStyle w:val="PargrafodaLista"/>
        <w:numPr>
          <w:ilvl w:val="2"/>
          <w:numId w:val="1"/>
        </w:numPr>
        <w:spacing w:line="276" w:lineRule="auto"/>
        <w:ind w:left="0" w:firstLine="0"/>
        <w:rPr>
          <w:rFonts w:ascii="Arial" w:hAnsi="Arial" w:cs="Arial"/>
          <w:b/>
          <w:bCs/>
        </w:rPr>
      </w:pPr>
      <w:r w:rsidRPr="002F5B3E">
        <w:rPr>
          <w:rFonts w:ascii="Arial" w:hAnsi="Arial" w:cs="Arial"/>
        </w:rPr>
        <w:t xml:space="preserve">- </w:t>
      </w:r>
      <w:r w:rsidRPr="002F5B3E">
        <w:rPr>
          <w:rFonts w:ascii="Arial" w:hAnsi="Arial" w:cs="Arial"/>
          <w:b/>
          <w:bCs/>
        </w:rPr>
        <w:t>unilateralmente pela Administração</w:t>
      </w:r>
      <w:r w:rsidRPr="002F5B3E">
        <w:rPr>
          <w:rFonts w:ascii="Arial" w:hAnsi="Arial" w:cs="Arial"/>
        </w:rPr>
        <w:t>:</w:t>
      </w:r>
      <w:bookmarkStart w:id="33" w:name="art124ia"/>
      <w:bookmarkEnd w:id="33"/>
    </w:p>
    <w:p w14:paraId="05B4AA73" w14:textId="77777777" w:rsidR="00C74F21" w:rsidRPr="002F5B3E" w:rsidRDefault="00C74F21" w:rsidP="00C126A0">
      <w:pPr>
        <w:pStyle w:val="PargrafodaLista"/>
        <w:numPr>
          <w:ilvl w:val="3"/>
          <w:numId w:val="1"/>
        </w:numPr>
        <w:tabs>
          <w:tab w:val="left" w:pos="993"/>
        </w:tabs>
        <w:spacing w:line="276" w:lineRule="auto"/>
        <w:ind w:left="0" w:firstLine="0"/>
        <w:rPr>
          <w:rFonts w:ascii="Arial" w:hAnsi="Arial" w:cs="Arial"/>
          <w:b/>
          <w:bCs/>
        </w:rPr>
      </w:pPr>
      <w:r w:rsidRPr="002F5B3E">
        <w:rPr>
          <w:rFonts w:ascii="Arial" w:hAnsi="Arial" w:cs="Arial"/>
        </w:rPr>
        <w:t>quando houver modificação do projeto ou das especificações, para melhor adequação técnica a seus objetivos;</w:t>
      </w:r>
      <w:bookmarkStart w:id="34" w:name="art124ib"/>
      <w:bookmarkEnd w:id="34"/>
    </w:p>
    <w:p w14:paraId="7EFBB705" w14:textId="77777777" w:rsidR="00C74F21" w:rsidRPr="002F5B3E" w:rsidRDefault="00C74F21" w:rsidP="00C126A0">
      <w:pPr>
        <w:pStyle w:val="PargrafodaLista"/>
        <w:numPr>
          <w:ilvl w:val="3"/>
          <w:numId w:val="1"/>
        </w:numPr>
        <w:tabs>
          <w:tab w:val="left" w:pos="993"/>
        </w:tabs>
        <w:spacing w:line="276" w:lineRule="auto"/>
        <w:ind w:left="0" w:firstLine="0"/>
        <w:rPr>
          <w:rFonts w:ascii="Arial" w:hAnsi="Arial" w:cs="Arial"/>
          <w:b/>
          <w:bCs/>
        </w:rPr>
      </w:pPr>
      <w:r w:rsidRPr="002F5B3E">
        <w:rPr>
          <w:rFonts w:ascii="Arial" w:hAnsi="Arial" w:cs="Arial"/>
        </w:rPr>
        <w:t>quando for necessária a modificação do valor contratual em decorrência de acréscimo ou diminuição quantitativa de seu objeto, nos limites permitidos pela Lei 14.133/2021;</w:t>
      </w:r>
      <w:bookmarkStart w:id="35" w:name="art124ii"/>
      <w:bookmarkEnd w:id="35"/>
    </w:p>
    <w:p w14:paraId="19A93254" w14:textId="77777777" w:rsidR="00C74F21" w:rsidRPr="002F5B3E" w:rsidRDefault="00C74F21" w:rsidP="00C126A0">
      <w:pPr>
        <w:pStyle w:val="PargrafodaLista"/>
        <w:numPr>
          <w:ilvl w:val="2"/>
          <w:numId w:val="1"/>
        </w:numPr>
        <w:tabs>
          <w:tab w:val="left" w:pos="993"/>
        </w:tabs>
        <w:spacing w:line="276" w:lineRule="auto"/>
        <w:ind w:left="0" w:firstLine="0"/>
        <w:rPr>
          <w:rFonts w:ascii="Arial" w:hAnsi="Arial" w:cs="Arial"/>
          <w:b/>
          <w:bCs/>
        </w:rPr>
      </w:pPr>
      <w:r w:rsidRPr="002F5B3E">
        <w:rPr>
          <w:rFonts w:ascii="Arial" w:hAnsi="Arial" w:cs="Arial"/>
          <w:b/>
          <w:bCs/>
        </w:rPr>
        <w:t>- por acordo entre as partes:</w:t>
      </w:r>
      <w:bookmarkStart w:id="36" w:name="art124iia"/>
      <w:bookmarkEnd w:id="36"/>
    </w:p>
    <w:p w14:paraId="0AFC8F92" w14:textId="77777777" w:rsidR="00C74F21" w:rsidRPr="002F5B3E" w:rsidRDefault="00C74F21" w:rsidP="00C126A0">
      <w:pPr>
        <w:pStyle w:val="PargrafodaLista"/>
        <w:numPr>
          <w:ilvl w:val="3"/>
          <w:numId w:val="1"/>
        </w:numPr>
        <w:tabs>
          <w:tab w:val="left" w:pos="993"/>
        </w:tabs>
        <w:spacing w:line="276" w:lineRule="auto"/>
        <w:ind w:left="0" w:firstLine="0"/>
        <w:rPr>
          <w:rFonts w:ascii="Arial" w:hAnsi="Arial" w:cs="Arial"/>
          <w:b/>
          <w:bCs/>
        </w:rPr>
      </w:pPr>
      <w:r w:rsidRPr="002F5B3E">
        <w:rPr>
          <w:rFonts w:ascii="Arial" w:hAnsi="Arial" w:cs="Arial"/>
        </w:rPr>
        <w:t>quando conveniente a substituição da garantia de execução;</w:t>
      </w:r>
      <w:bookmarkStart w:id="37" w:name="art124iib"/>
      <w:bookmarkEnd w:id="37"/>
    </w:p>
    <w:p w14:paraId="161C795B" w14:textId="77777777" w:rsidR="00C74F21" w:rsidRPr="002F5B3E" w:rsidRDefault="00C74F21" w:rsidP="00C126A0">
      <w:pPr>
        <w:pStyle w:val="PargrafodaLista"/>
        <w:numPr>
          <w:ilvl w:val="3"/>
          <w:numId w:val="1"/>
        </w:numPr>
        <w:tabs>
          <w:tab w:val="left" w:pos="993"/>
        </w:tabs>
        <w:spacing w:line="276" w:lineRule="auto"/>
        <w:ind w:left="0" w:firstLine="0"/>
        <w:rPr>
          <w:rFonts w:ascii="Arial" w:hAnsi="Arial" w:cs="Arial"/>
          <w:b/>
          <w:bCs/>
        </w:rPr>
      </w:pPr>
      <w:r w:rsidRPr="002F5B3E">
        <w:rPr>
          <w:rFonts w:ascii="Arial" w:hAnsi="Arial" w:cs="Arial"/>
        </w:rPr>
        <w:t>quando necessária a modificação do regime de execução da obra ou do serviço, bem como do modo de fornecimento, em face de verificação técnica da inaplicabilidade dos termos contratuais originários;</w:t>
      </w:r>
      <w:bookmarkStart w:id="38" w:name="art124iic"/>
      <w:bookmarkEnd w:id="38"/>
    </w:p>
    <w:p w14:paraId="5D685D11" w14:textId="77777777" w:rsidR="00C74F21" w:rsidRPr="002F5B3E" w:rsidRDefault="00C74F21" w:rsidP="00C126A0">
      <w:pPr>
        <w:pStyle w:val="PargrafodaLista"/>
        <w:numPr>
          <w:ilvl w:val="3"/>
          <w:numId w:val="1"/>
        </w:numPr>
        <w:tabs>
          <w:tab w:val="left" w:pos="993"/>
        </w:tabs>
        <w:spacing w:line="276" w:lineRule="auto"/>
        <w:ind w:left="0" w:firstLine="0"/>
        <w:rPr>
          <w:rFonts w:ascii="Arial" w:hAnsi="Arial" w:cs="Arial"/>
          <w:b/>
          <w:bCs/>
        </w:rPr>
      </w:pPr>
      <w:r w:rsidRPr="002F5B3E">
        <w:rPr>
          <w:rFonts w:ascii="Arial" w:hAnsi="Arial" w:cs="Arial"/>
        </w:rPr>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39" w:name="art124iid"/>
      <w:bookmarkEnd w:id="39"/>
    </w:p>
    <w:p w14:paraId="07C73A2F" w14:textId="77777777" w:rsidR="00C74F21" w:rsidRPr="002F5B3E" w:rsidRDefault="00C74F21" w:rsidP="00C126A0">
      <w:pPr>
        <w:pStyle w:val="PargrafodaLista"/>
        <w:numPr>
          <w:ilvl w:val="3"/>
          <w:numId w:val="1"/>
        </w:numPr>
        <w:tabs>
          <w:tab w:val="left" w:pos="993"/>
        </w:tabs>
        <w:spacing w:line="276" w:lineRule="auto"/>
        <w:ind w:left="0" w:firstLine="0"/>
        <w:rPr>
          <w:rFonts w:ascii="Arial" w:hAnsi="Arial" w:cs="Arial"/>
          <w:b/>
          <w:bCs/>
        </w:rPr>
      </w:pPr>
      <w:r w:rsidRPr="002F5B3E">
        <w:rPr>
          <w:rFonts w:ascii="Arial" w:hAnsi="Arial"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10FCADC" w14:textId="77777777" w:rsidR="00C74F21" w:rsidRPr="002F5B3E" w:rsidRDefault="00C74F21" w:rsidP="00C126A0">
      <w:pPr>
        <w:spacing w:line="276" w:lineRule="auto"/>
        <w:jc w:val="both"/>
        <w:rPr>
          <w:rFonts w:ascii="Arial" w:hAnsi="Arial" w:cs="Arial"/>
        </w:rPr>
      </w:pPr>
      <w:bookmarkStart w:id="40" w:name="art124§1"/>
      <w:bookmarkEnd w:id="40"/>
      <w:r w:rsidRPr="002F5B3E">
        <w:rPr>
          <w:rFonts w:ascii="Arial" w:hAnsi="Arial" w:cs="Arial"/>
        </w:rPr>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55E60CB9" w14:textId="77777777" w:rsidR="00C74F21" w:rsidRPr="002F5B3E" w:rsidRDefault="00C74F21" w:rsidP="00C126A0">
      <w:pPr>
        <w:spacing w:line="276" w:lineRule="auto"/>
        <w:jc w:val="both"/>
        <w:rPr>
          <w:rFonts w:ascii="Arial" w:hAnsi="Arial" w:cs="Arial"/>
        </w:rPr>
      </w:pPr>
      <w:bookmarkStart w:id="41" w:name="art124§2"/>
      <w:bookmarkEnd w:id="41"/>
      <w:r w:rsidRPr="002F5B3E">
        <w:rPr>
          <w:rFonts w:ascii="Arial" w:hAnsi="Arial" w:cs="Arial"/>
        </w:rPr>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7582F4E4" w14:textId="77777777" w:rsidR="00C74F21" w:rsidRPr="002F5B3E" w:rsidRDefault="00C74F21" w:rsidP="00C126A0">
      <w:pPr>
        <w:pStyle w:val="PargrafodaLista"/>
        <w:numPr>
          <w:ilvl w:val="1"/>
          <w:numId w:val="1"/>
        </w:numPr>
        <w:spacing w:line="276" w:lineRule="auto"/>
        <w:ind w:left="0" w:firstLine="0"/>
        <w:rPr>
          <w:rFonts w:ascii="Arial" w:hAnsi="Arial" w:cs="Arial"/>
        </w:rPr>
      </w:pPr>
      <w:r w:rsidRPr="002F5B3E">
        <w:rPr>
          <w:rFonts w:ascii="Arial" w:hAnsi="Arial" w:cs="Arial"/>
        </w:rPr>
        <w:lastRenderedPageBreak/>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2D80C51" w14:textId="77777777" w:rsidR="00C74F21" w:rsidRPr="002F5B3E" w:rsidRDefault="00C74F21" w:rsidP="00C126A0">
      <w:pPr>
        <w:pStyle w:val="PargrafodaLista"/>
        <w:spacing w:line="276" w:lineRule="auto"/>
        <w:ind w:left="0"/>
        <w:rPr>
          <w:rFonts w:ascii="Arial" w:hAnsi="Arial" w:cs="Arial"/>
          <w:b/>
          <w:bCs/>
        </w:rPr>
      </w:pPr>
    </w:p>
    <w:p w14:paraId="0CE5B360" w14:textId="04210C0D" w:rsidR="00043621" w:rsidRPr="002F5B3E" w:rsidRDefault="00761A85" w:rsidP="00C126A0">
      <w:pPr>
        <w:pStyle w:val="PargrafodaLista"/>
        <w:numPr>
          <w:ilvl w:val="0"/>
          <w:numId w:val="1"/>
        </w:numPr>
        <w:spacing w:line="276" w:lineRule="auto"/>
        <w:ind w:left="0" w:firstLine="0"/>
        <w:rPr>
          <w:rFonts w:ascii="Arial" w:hAnsi="Arial" w:cs="Arial"/>
          <w:b/>
          <w:bCs/>
        </w:rPr>
      </w:pPr>
      <w:r w:rsidRPr="002F5B3E">
        <w:rPr>
          <w:rFonts w:ascii="Arial" w:hAnsi="Arial" w:cs="Arial"/>
          <w:b/>
          <w:bCs/>
        </w:rPr>
        <w:t>DO REAJUSTAMENTO</w:t>
      </w:r>
    </w:p>
    <w:p w14:paraId="35EF3808" w14:textId="77777777" w:rsidR="006E4078" w:rsidRPr="002F5B3E" w:rsidRDefault="00761A85"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w:t>
      </w:r>
      <w:r w:rsidR="006E4078" w:rsidRPr="002F5B3E">
        <w:rPr>
          <w:rFonts w:ascii="Arial" w:hAnsi="Arial" w:cs="Arial"/>
        </w:rPr>
        <w:t>A Administração poderá revisar os preços registrados, mediante comprovações e justificativas, obedecido o disposto nos artigos 184, 184-A e 184-B do Decreto Municipal nº 6.602/2023.</w:t>
      </w:r>
    </w:p>
    <w:p w14:paraId="3545522A" w14:textId="7614FA07" w:rsidR="006E4078" w:rsidRPr="002F5B3E" w:rsidRDefault="006E4078"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w:t>
      </w:r>
      <w:bookmarkStart w:id="42" w:name="_Hlk190166523"/>
      <w:r w:rsidRPr="002F5B3E">
        <w:rPr>
          <w:rFonts w:ascii="Arial" w:hAnsi="Arial" w:cs="Arial"/>
        </w:rPr>
        <w:t xml:space="preserve">A revisão e a atualização dos preços registrados na Ata dependem </w:t>
      </w:r>
      <w:r w:rsidR="00BA53E5" w:rsidRPr="002F5B3E">
        <w:rPr>
          <w:rFonts w:ascii="Arial" w:hAnsi="Arial" w:cs="Arial"/>
        </w:rPr>
        <w:t xml:space="preserve">de pedido do fornecedor do item registrado e </w:t>
      </w:r>
      <w:r w:rsidRPr="002F5B3E">
        <w:rPr>
          <w:rFonts w:ascii="Arial" w:hAnsi="Arial" w:cs="Arial"/>
        </w:rPr>
        <w:t>de autorização da autoridade competente, devendo o órgão gerenciador promover as respectivas modificações, compondo novo quadro de preços registrados e disponibilizando-os no site oficial.</w:t>
      </w:r>
    </w:p>
    <w:p w14:paraId="5ED5B339" w14:textId="77777777" w:rsidR="00776932" w:rsidRPr="002F5B3E" w:rsidRDefault="00776932" w:rsidP="00776932">
      <w:pPr>
        <w:pStyle w:val="PargrafodaLista"/>
        <w:numPr>
          <w:ilvl w:val="1"/>
          <w:numId w:val="1"/>
        </w:numPr>
        <w:ind w:left="0" w:firstLine="0"/>
      </w:pPr>
      <w:bookmarkStart w:id="43" w:name="_Hlk189839438"/>
      <w:r w:rsidRPr="002F5B3E">
        <w:t xml:space="preserve">Em caso de prorrogação da ata de registro de preços, poderá ser realizado reajuste dos serviços prestados sendo utilizado como base o INPC, </w:t>
      </w:r>
      <w:r w:rsidRPr="002F5B3E">
        <w:rPr>
          <w:rFonts w:ascii="Arial" w:hAnsi="Arial" w:cs="Arial"/>
        </w:rPr>
        <w:t>ou outro índice que venha a substituí-lo,</w:t>
      </w:r>
      <w:r w:rsidRPr="002F5B3E">
        <w:t xml:space="preserve"> acumulado dos últimos 12 (doze) meses.</w:t>
      </w:r>
      <w:bookmarkEnd w:id="43"/>
    </w:p>
    <w:p w14:paraId="1C2BFEAB" w14:textId="77777777" w:rsidR="00776932" w:rsidRPr="002F5B3E" w:rsidRDefault="00776932" w:rsidP="00776932">
      <w:pPr>
        <w:pStyle w:val="PargrafodaLista"/>
        <w:spacing w:line="276" w:lineRule="auto"/>
        <w:ind w:left="0"/>
        <w:rPr>
          <w:rFonts w:ascii="Arial" w:hAnsi="Arial" w:cs="Arial"/>
        </w:rPr>
      </w:pPr>
    </w:p>
    <w:p w14:paraId="1E07D178" w14:textId="0D63C410" w:rsidR="00C66614" w:rsidRPr="002F5B3E" w:rsidRDefault="00C66614" w:rsidP="00C126A0">
      <w:pPr>
        <w:pStyle w:val="PargrafodaLista"/>
        <w:spacing w:line="276" w:lineRule="auto"/>
        <w:ind w:left="0"/>
        <w:rPr>
          <w:rFonts w:ascii="Arial" w:hAnsi="Arial" w:cs="Arial"/>
        </w:rPr>
      </w:pPr>
    </w:p>
    <w:bookmarkEnd w:id="42"/>
    <w:p w14:paraId="23462FF4" w14:textId="77777777" w:rsidR="00D36D83" w:rsidRPr="002F5B3E" w:rsidRDefault="00D36D83" w:rsidP="00C126A0">
      <w:pPr>
        <w:pStyle w:val="PargrafodaLista"/>
        <w:spacing w:line="276" w:lineRule="auto"/>
        <w:ind w:left="0"/>
        <w:rPr>
          <w:rFonts w:ascii="Arial" w:hAnsi="Arial" w:cs="Arial"/>
          <w:b/>
          <w:bCs/>
        </w:rPr>
      </w:pPr>
    </w:p>
    <w:p w14:paraId="4E5E4718" w14:textId="2595CA2D" w:rsidR="00043621" w:rsidRPr="002F5B3E" w:rsidRDefault="00761A85" w:rsidP="00C126A0">
      <w:pPr>
        <w:pStyle w:val="PargrafodaLista"/>
        <w:numPr>
          <w:ilvl w:val="0"/>
          <w:numId w:val="1"/>
        </w:numPr>
        <w:spacing w:line="276" w:lineRule="auto"/>
        <w:ind w:left="0" w:firstLine="0"/>
        <w:rPr>
          <w:rFonts w:ascii="Arial" w:hAnsi="Arial" w:cs="Arial"/>
          <w:b/>
          <w:bCs/>
        </w:rPr>
      </w:pPr>
      <w:r w:rsidRPr="002F5B3E">
        <w:rPr>
          <w:rFonts w:ascii="Arial" w:hAnsi="Arial" w:cs="Arial"/>
          <w:b/>
          <w:bCs/>
        </w:rPr>
        <w:t xml:space="preserve">- CONDIÇÕES DE RECEBIMENTO E FORNECIMENTO DO OBJETO </w:t>
      </w:r>
    </w:p>
    <w:p w14:paraId="11DA383E" w14:textId="72247D0B" w:rsidR="00043621" w:rsidRPr="002F5B3E" w:rsidRDefault="00761A85" w:rsidP="00C126A0">
      <w:pPr>
        <w:pStyle w:val="PargrafodaLista"/>
        <w:numPr>
          <w:ilvl w:val="1"/>
          <w:numId w:val="1"/>
        </w:numPr>
        <w:spacing w:line="276" w:lineRule="auto"/>
        <w:ind w:left="0" w:firstLine="0"/>
        <w:rPr>
          <w:rFonts w:ascii="Arial" w:hAnsi="Arial" w:cs="Arial"/>
          <w:b/>
          <w:bCs/>
        </w:rPr>
      </w:pPr>
      <w:r w:rsidRPr="002F5B3E">
        <w:rPr>
          <w:rFonts w:ascii="Arial" w:hAnsi="Arial" w:cs="Arial"/>
          <w:b/>
          <w:bCs/>
        </w:rPr>
        <w:t>- DO RECEBIMENTO DO OBJETO</w:t>
      </w:r>
    </w:p>
    <w:p w14:paraId="7B5E6C81" w14:textId="77777777" w:rsidR="00F14972" w:rsidRPr="002F5B3E" w:rsidRDefault="00DD667A"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 </w:t>
      </w:r>
      <w:bookmarkStart w:id="44" w:name="_Hlk169599986"/>
      <w:bookmarkStart w:id="45" w:name="_Hlk208565429"/>
      <w:bookmarkStart w:id="46" w:name="_Hlk180418749"/>
      <w:r w:rsidR="00F14972" w:rsidRPr="002F5B3E">
        <w:rPr>
          <w:rFonts w:ascii="Arial" w:hAnsi="Arial" w:cs="Arial"/>
        </w:rPr>
        <w:t xml:space="preserve">Os itens serão recebidos provisoriamente em até 3 (três) dias úteis contados da entrega efetiva, juntamente com a nota fiscal ou instrumento de cobrança equivalente, pelo(a) </w:t>
      </w:r>
      <w:r w:rsidR="00F14972" w:rsidRPr="002F5B3E">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70758320" w14:textId="6A9271C8" w:rsidR="00F14972" w:rsidRPr="002F5B3E" w:rsidRDefault="00F14972" w:rsidP="00C126A0">
      <w:pPr>
        <w:pStyle w:val="PargrafodaLista"/>
        <w:numPr>
          <w:ilvl w:val="2"/>
          <w:numId w:val="1"/>
        </w:numPr>
        <w:tabs>
          <w:tab w:val="left" w:pos="993"/>
        </w:tabs>
        <w:spacing w:line="276" w:lineRule="auto"/>
        <w:ind w:left="0" w:firstLine="0"/>
        <w:rPr>
          <w:rFonts w:ascii="Arial" w:hAnsi="Arial" w:cs="Arial"/>
          <w:bCs/>
        </w:rPr>
      </w:pPr>
      <w:r w:rsidRPr="002F5B3E">
        <w:rPr>
          <w:rFonts w:ascii="Arial" w:hAnsi="Arial" w:cs="Arial"/>
        </w:rPr>
        <w:t xml:space="preserve">O recebimento definitivo ocorrerá em até </w:t>
      </w:r>
      <w:r w:rsidR="00EF7B45" w:rsidRPr="002F5B3E">
        <w:rPr>
          <w:rFonts w:ascii="Arial" w:hAnsi="Arial" w:cs="Arial"/>
        </w:rPr>
        <w:t>10</w:t>
      </w:r>
      <w:r w:rsidRPr="002F5B3E">
        <w:rPr>
          <w:rFonts w:ascii="Arial" w:hAnsi="Arial" w:cs="Arial"/>
        </w:rPr>
        <w:t xml:space="preserve"> (</w:t>
      </w:r>
      <w:r w:rsidR="00EF7B45" w:rsidRPr="002F5B3E">
        <w:rPr>
          <w:rFonts w:ascii="Arial" w:hAnsi="Arial" w:cs="Arial"/>
        </w:rPr>
        <w:t>dez</w:t>
      </w:r>
      <w:r w:rsidRPr="002F5B3E">
        <w:rPr>
          <w:rFonts w:ascii="Arial" w:hAnsi="Arial" w:cs="Arial"/>
        </w:rPr>
        <w:t>) dias do recebimento provisório, mediante atesto na Nota Fiscal do servidor e/ou Comissão de Recebimento de Bens e Serviços, após a inspeção dos itens, pelo responsável da secretaria, da qualidade e quantidade da entrega realizada.</w:t>
      </w:r>
    </w:p>
    <w:p w14:paraId="673462FA" w14:textId="77777777" w:rsidR="00F14972" w:rsidRPr="002F5B3E" w:rsidRDefault="00F14972" w:rsidP="00C126A0">
      <w:pPr>
        <w:pStyle w:val="PargrafodaLista"/>
        <w:numPr>
          <w:ilvl w:val="2"/>
          <w:numId w:val="1"/>
        </w:numPr>
        <w:spacing w:line="276" w:lineRule="auto"/>
        <w:ind w:left="0" w:firstLine="0"/>
        <w:rPr>
          <w:rFonts w:ascii="Arial" w:hAnsi="Arial" w:cs="Arial"/>
        </w:rPr>
      </w:pPr>
      <w:r w:rsidRPr="002F5B3E">
        <w:rPr>
          <w:rFonts w:ascii="Arial" w:hAnsi="Arial" w:cs="Arial"/>
        </w:rPr>
        <w:t>O recebimento provisório ou definitivo não excluirá a responsabilidade civil da proponente vencedora pela solidez e pela segurança dos itens entregues nem a responsabilidade ético-profissional pela perfeita execução do contrato/ata de registro de preços.</w:t>
      </w:r>
    </w:p>
    <w:p w14:paraId="5FC5F081" w14:textId="77777777" w:rsidR="00F14972" w:rsidRPr="002F5B3E" w:rsidRDefault="00F14972" w:rsidP="00C126A0">
      <w:pPr>
        <w:pStyle w:val="PargrafodaLista"/>
        <w:numPr>
          <w:ilvl w:val="2"/>
          <w:numId w:val="1"/>
        </w:numPr>
        <w:spacing w:line="276" w:lineRule="auto"/>
        <w:ind w:left="0" w:firstLine="0"/>
        <w:rPr>
          <w:rFonts w:ascii="Arial" w:hAnsi="Arial" w:cs="Arial"/>
        </w:rPr>
      </w:pPr>
      <w:r w:rsidRPr="002F5B3E">
        <w:rPr>
          <w:rFonts w:ascii="Arial" w:hAnsi="Arial" w:cs="Arial"/>
          <w:bCs/>
        </w:rPr>
        <w:t>A assinatura no documento da empresa transportadora no momento da entrega não implica/atesta o recebimento definitivo dos itens ou que o mesmo esteja em conformidade com a Nota de Empenho.</w:t>
      </w:r>
    </w:p>
    <w:p w14:paraId="47A85CFB" w14:textId="77777777" w:rsidR="00F14972" w:rsidRPr="002F5B3E" w:rsidRDefault="00F14972" w:rsidP="00C126A0">
      <w:pPr>
        <w:pStyle w:val="PargrafodaLista"/>
        <w:numPr>
          <w:ilvl w:val="2"/>
          <w:numId w:val="1"/>
        </w:numPr>
        <w:tabs>
          <w:tab w:val="left" w:pos="993"/>
        </w:tabs>
        <w:spacing w:line="276" w:lineRule="auto"/>
        <w:ind w:left="0" w:firstLine="0"/>
        <w:rPr>
          <w:rFonts w:ascii="Arial" w:hAnsi="Arial" w:cs="Arial"/>
        </w:rPr>
      </w:pPr>
      <w:r w:rsidRPr="002F5B3E">
        <w:rPr>
          <w:rFonts w:ascii="Arial" w:hAnsi="Arial" w:cs="Arial"/>
        </w:rPr>
        <w:t>No ato da entrega, a proponente vencedora deverá apresentar a autorização de fornecimento ao(à) funcionário(a)/Comissão de Recebimento de Bens e Serviços para que os órgãos técnicos da Secretaria realizem as conferências necessárias, assine e coloque a data da entrega, comprovando assim o recebimento provisório dos mesmos.</w:t>
      </w:r>
      <w:r w:rsidRPr="002F5B3E">
        <w:rPr>
          <w:rFonts w:ascii="Arial" w:hAnsi="Arial" w:cs="Arial"/>
          <w:b/>
        </w:rPr>
        <w:t xml:space="preserve"> Os servidores e comissões designados para o recebimento de bens devem conferir o adequado preenchimento dos dados obrigatórios do documento fiscal eletrônico.</w:t>
      </w:r>
    </w:p>
    <w:p w14:paraId="2103D40A" w14:textId="77777777" w:rsidR="00F14972" w:rsidRPr="002F5B3E" w:rsidRDefault="00F14972" w:rsidP="00C126A0">
      <w:pPr>
        <w:pStyle w:val="PargrafodaLista"/>
        <w:numPr>
          <w:ilvl w:val="2"/>
          <w:numId w:val="1"/>
        </w:numPr>
        <w:tabs>
          <w:tab w:val="left" w:pos="993"/>
        </w:tabs>
        <w:spacing w:line="276" w:lineRule="auto"/>
        <w:ind w:left="0" w:firstLine="0"/>
        <w:rPr>
          <w:rFonts w:ascii="Arial" w:hAnsi="Arial" w:cs="Arial"/>
        </w:rPr>
      </w:pPr>
      <w:r w:rsidRPr="002F5B3E">
        <w:rPr>
          <w:rFonts w:ascii="Arial" w:hAnsi="Arial" w:cs="Arial"/>
        </w:rPr>
        <w:t>Se no ato do recebimento for constatado que a quantidade entregue é menor que a constante na nota fiscal, o restante deverá ser imediatamente complementado.</w:t>
      </w:r>
    </w:p>
    <w:p w14:paraId="2AEA48B8" w14:textId="77777777" w:rsidR="00F14972" w:rsidRPr="002F5B3E" w:rsidRDefault="00F14972" w:rsidP="00C126A0">
      <w:pPr>
        <w:pStyle w:val="PargrafodaLista"/>
        <w:numPr>
          <w:ilvl w:val="2"/>
          <w:numId w:val="1"/>
        </w:numPr>
        <w:tabs>
          <w:tab w:val="left" w:pos="993"/>
        </w:tabs>
        <w:spacing w:line="276" w:lineRule="auto"/>
        <w:ind w:left="0" w:firstLine="0"/>
        <w:rPr>
          <w:rFonts w:ascii="Arial" w:hAnsi="Arial" w:cs="Arial"/>
        </w:rPr>
      </w:pPr>
      <w:r w:rsidRPr="002F5B3E">
        <w:rPr>
          <w:rFonts w:ascii="Arial" w:hAnsi="Arial" w:cs="Arial"/>
        </w:rPr>
        <w:lastRenderedPageBreak/>
        <w:t xml:space="preserve">Na hipótese de constatação de irregularidades/imperfeições que comprometam a aceitação dos itens pelo município ou a verificação de que os mesmos não estejam estritamente de acordo com as especificações do termo de referência, da proposta e da ata de registro de preços,  estes poderão ser rejeitados </w:t>
      </w:r>
      <w:r w:rsidRPr="002F5B3E">
        <w:rPr>
          <w:rFonts w:ascii="Arial" w:hAnsi="Arial" w:cs="Arial"/>
          <w:bCs/>
        </w:rPr>
        <w:t xml:space="preserve">e deverão ser substituídos pela proponente vencedora em até </w:t>
      </w:r>
      <w:r w:rsidRPr="002F5B3E">
        <w:rPr>
          <w:rFonts w:ascii="Arial" w:hAnsi="Arial" w:cs="Arial"/>
          <w:b/>
        </w:rPr>
        <w:t>03 (três) dias úteis</w:t>
      </w:r>
      <w:r w:rsidRPr="002F5B3E">
        <w:rPr>
          <w:rFonts w:ascii="Arial" w:hAnsi="Arial" w:cs="Arial"/>
          <w:bCs/>
        </w:rPr>
        <w:t xml:space="preserve">, a partir da solicitação de substituição, sem ônus para o município, </w:t>
      </w:r>
      <w:r w:rsidRPr="002F5B3E">
        <w:rPr>
          <w:rFonts w:ascii="Arial" w:hAnsi="Arial" w:cs="Arial"/>
        </w:rPr>
        <w:t>sendo que o ato do recebimento não importará na aceitação.</w:t>
      </w:r>
    </w:p>
    <w:p w14:paraId="78F48073" w14:textId="77777777" w:rsidR="00F14972" w:rsidRPr="002F5B3E" w:rsidRDefault="00F14972" w:rsidP="00C126A0">
      <w:pPr>
        <w:pStyle w:val="PargrafodaLista"/>
        <w:numPr>
          <w:ilvl w:val="2"/>
          <w:numId w:val="1"/>
        </w:numPr>
        <w:tabs>
          <w:tab w:val="left" w:pos="993"/>
        </w:tabs>
        <w:spacing w:line="276" w:lineRule="auto"/>
        <w:ind w:left="0" w:firstLine="0"/>
        <w:rPr>
          <w:rFonts w:ascii="Arial" w:hAnsi="Arial" w:cs="Arial"/>
        </w:rPr>
      </w:pPr>
      <w:r w:rsidRPr="002F5B3E">
        <w:rPr>
          <w:rFonts w:ascii="Arial" w:hAnsi="Arial" w:cs="Arial"/>
        </w:rPr>
        <w:t xml:space="preserve">Todo produto que, mesmo atendendo as especificações, apresente má qualidade, avarias, que não for novo sem uso, deverão ser substituídos, </w:t>
      </w:r>
      <w:bookmarkStart w:id="47" w:name="_Hlk166859263"/>
      <w:r w:rsidRPr="002F5B3E">
        <w:rPr>
          <w:rFonts w:ascii="Arial" w:hAnsi="Arial" w:cs="Arial"/>
        </w:rPr>
        <w:t xml:space="preserve">no prazo mencionado acima, </w:t>
      </w:r>
      <w:bookmarkEnd w:id="47"/>
      <w:r w:rsidRPr="002F5B3E">
        <w:rPr>
          <w:rFonts w:ascii="Arial" w:hAnsi="Arial" w:cs="Arial"/>
        </w:rPr>
        <w:t xml:space="preserve">pela proponente vencedora.  </w:t>
      </w:r>
    </w:p>
    <w:p w14:paraId="56F0B22A" w14:textId="77777777" w:rsidR="00F14972" w:rsidRPr="002F5B3E" w:rsidRDefault="00F14972" w:rsidP="00C126A0">
      <w:pPr>
        <w:pStyle w:val="PargrafodaLista"/>
        <w:numPr>
          <w:ilvl w:val="2"/>
          <w:numId w:val="1"/>
        </w:numPr>
        <w:tabs>
          <w:tab w:val="left" w:pos="993"/>
        </w:tabs>
        <w:spacing w:line="276" w:lineRule="auto"/>
        <w:ind w:left="0" w:firstLine="0"/>
        <w:rPr>
          <w:rFonts w:ascii="Arial" w:hAnsi="Arial" w:cs="Arial"/>
        </w:rPr>
      </w:pPr>
      <w:r w:rsidRPr="002F5B3E">
        <w:rPr>
          <w:rFonts w:ascii="Arial" w:hAnsi="Arial" w:cs="Arial"/>
        </w:rPr>
        <w:t>Caso atrase ou se recuse a realizar a substituição dos itens, a proponente vencedora estará sujeita a sanções administrativas, sendo que o item substituído passará pelo mesmo processo de verificação observado na primeira entrega;</w:t>
      </w:r>
    </w:p>
    <w:p w14:paraId="6AEFCECB" w14:textId="77777777" w:rsidR="00F14972" w:rsidRPr="002F5B3E" w:rsidRDefault="00F14972" w:rsidP="00C126A0">
      <w:pPr>
        <w:pStyle w:val="PargrafodaLista"/>
        <w:numPr>
          <w:ilvl w:val="2"/>
          <w:numId w:val="1"/>
        </w:numPr>
        <w:tabs>
          <w:tab w:val="left" w:pos="851"/>
        </w:tabs>
        <w:spacing w:line="276" w:lineRule="auto"/>
        <w:ind w:left="0" w:firstLine="0"/>
        <w:rPr>
          <w:rFonts w:ascii="Arial" w:hAnsi="Arial" w:cs="Arial"/>
        </w:rPr>
      </w:pPr>
      <w:r w:rsidRPr="002F5B3E">
        <w:rPr>
          <w:rFonts w:ascii="Arial" w:hAnsi="Arial" w:cs="Arial"/>
        </w:rPr>
        <w:t>- O prazo para a solução, pela proponente vencedora,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0CDD4446" w14:textId="0748A6FA" w:rsidR="00F14972" w:rsidRPr="002F5B3E" w:rsidRDefault="00F14972" w:rsidP="00C126A0">
      <w:pPr>
        <w:pStyle w:val="PargrafodaLista"/>
        <w:numPr>
          <w:ilvl w:val="2"/>
          <w:numId w:val="1"/>
        </w:numPr>
        <w:tabs>
          <w:tab w:val="left" w:pos="851"/>
        </w:tabs>
        <w:spacing w:line="276" w:lineRule="auto"/>
        <w:ind w:left="0" w:firstLine="0"/>
        <w:rPr>
          <w:rFonts w:ascii="Arial" w:hAnsi="Arial" w:cs="Arial"/>
        </w:rPr>
      </w:pPr>
      <w:r w:rsidRPr="002F5B3E">
        <w:rPr>
          <w:rFonts w:ascii="Arial" w:hAnsi="Arial" w:cs="Arial"/>
        </w:rPr>
        <w:t>- Independentemente da aceitação, a proponente vencedora garantirá a qualidade de cada item, obrigando-se a substituir aquele que apresentar defeito e/ou qualquer irregularidade</w:t>
      </w:r>
      <w:r w:rsidR="008079FB" w:rsidRPr="002F5B3E">
        <w:rPr>
          <w:rFonts w:ascii="Arial" w:hAnsi="Arial" w:cs="Arial"/>
          <w:bCs/>
        </w:rPr>
        <w:t xml:space="preserve"> e/ou não estiver dentro do prazo de validade exigido</w:t>
      </w:r>
      <w:r w:rsidRPr="002F5B3E">
        <w:rPr>
          <w:rFonts w:ascii="Arial" w:hAnsi="Arial" w:cs="Arial"/>
        </w:rPr>
        <w:t>, sem custo adicional</w:t>
      </w:r>
      <w:r w:rsidRPr="002F5B3E">
        <w:rPr>
          <w:rFonts w:ascii="Arial" w:hAnsi="Arial" w:cs="Arial"/>
          <w:bCs/>
        </w:rPr>
        <w:t xml:space="preserve">. </w:t>
      </w:r>
    </w:p>
    <w:p w14:paraId="1F90F518" w14:textId="5B43FA85" w:rsidR="00F14972" w:rsidRPr="002F5B3E" w:rsidRDefault="00F14972" w:rsidP="00C126A0">
      <w:pPr>
        <w:pStyle w:val="PargrafodaLista"/>
        <w:numPr>
          <w:ilvl w:val="2"/>
          <w:numId w:val="1"/>
        </w:numPr>
        <w:tabs>
          <w:tab w:val="left" w:pos="851"/>
        </w:tabs>
        <w:spacing w:line="276" w:lineRule="auto"/>
        <w:ind w:left="0" w:firstLine="0"/>
        <w:rPr>
          <w:rFonts w:ascii="Arial" w:hAnsi="Arial" w:cs="Arial"/>
        </w:rPr>
      </w:pPr>
      <w:r w:rsidRPr="002F5B3E">
        <w:rPr>
          <w:rFonts w:ascii="Arial" w:hAnsi="Arial" w:cs="Arial"/>
        </w:rPr>
        <w:t>Todas as hipóteses de irregularidades</w:t>
      </w:r>
      <w:r w:rsidR="00C84C75" w:rsidRPr="002F5B3E">
        <w:rPr>
          <w:rFonts w:ascii="Arial" w:hAnsi="Arial" w:cs="Arial"/>
        </w:rPr>
        <w:t xml:space="preserve"> ou divergências não adequadas</w:t>
      </w:r>
      <w:r w:rsidRPr="002F5B3E">
        <w:rPr>
          <w:rFonts w:ascii="Arial" w:hAnsi="Arial" w:cs="Arial"/>
        </w:rPr>
        <w:t xml:space="preserve"> são condições de suspensão do pagamento até a perfeita regularização por parte da empresa fornecedora podendo ensejar na aplicação de penalidades.</w:t>
      </w:r>
    </w:p>
    <w:bookmarkEnd w:id="44"/>
    <w:p w14:paraId="17174E06" w14:textId="77777777" w:rsidR="00F14972" w:rsidRPr="002F5B3E" w:rsidRDefault="00F14972" w:rsidP="00C126A0">
      <w:pPr>
        <w:pStyle w:val="PargrafodaLista"/>
        <w:numPr>
          <w:ilvl w:val="1"/>
          <w:numId w:val="1"/>
        </w:numPr>
        <w:spacing w:line="276" w:lineRule="auto"/>
        <w:ind w:left="0" w:firstLine="0"/>
        <w:rPr>
          <w:rFonts w:ascii="Arial" w:hAnsi="Arial" w:cs="Arial"/>
          <w:b/>
          <w:bCs/>
        </w:rPr>
      </w:pPr>
      <w:r w:rsidRPr="002F5B3E">
        <w:rPr>
          <w:rFonts w:ascii="Arial" w:hAnsi="Arial" w:cs="Arial"/>
          <w:b/>
          <w:bCs/>
        </w:rPr>
        <w:t>DO FORNECIMENTO DO OBJETO</w:t>
      </w:r>
    </w:p>
    <w:p w14:paraId="7418E769" w14:textId="3593F956" w:rsidR="00F14972" w:rsidRPr="002F6413" w:rsidRDefault="00F14972"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 </w:t>
      </w:r>
      <w:r w:rsidRPr="002F6413">
        <w:rPr>
          <w:rFonts w:ascii="Arial" w:hAnsi="Arial" w:cs="Arial"/>
          <w:bCs/>
        </w:rPr>
        <w:t xml:space="preserve">Os itens serão solicitados parceladamente de acordo com as necessidades e orientações da Secretaria </w:t>
      </w:r>
      <w:r w:rsidR="00E11E62" w:rsidRPr="002F6413">
        <w:rPr>
          <w:rFonts w:ascii="Arial" w:hAnsi="Arial" w:cs="Arial"/>
          <w:bCs/>
        </w:rPr>
        <w:t>Solicitante</w:t>
      </w:r>
      <w:r w:rsidRPr="002F6413">
        <w:rPr>
          <w:rFonts w:ascii="Arial" w:hAnsi="Arial" w:cs="Arial"/>
          <w:bCs/>
        </w:rPr>
        <w:t xml:space="preserve">, tendo como período de retirada o prazo de vigência da ata de registro de preços. </w:t>
      </w:r>
    </w:p>
    <w:p w14:paraId="4B72F08E" w14:textId="77777777" w:rsidR="00550BD3" w:rsidRPr="002F6413" w:rsidRDefault="00F14972" w:rsidP="00C126A0">
      <w:pPr>
        <w:pStyle w:val="PargrafodaLista"/>
        <w:numPr>
          <w:ilvl w:val="2"/>
          <w:numId w:val="1"/>
        </w:numPr>
        <w:spacing w:line="276" w:lineRule="auto"/>
        <w:ind w:left="0" w:firstLine="0"/>
        <w:rPr>
          <w:rFonts w:ascii="Arial" w:hAnsi="Arial" w:cs="Arial"/>
        </w:rPr>
      </w:pPr>
      <w:r w:rsidRPr="002F6413">
        <w:rPr>
          <w:rFonts w:ascii="Arial" w:hAnsi="Arial" w:cs="Arial"/>
          <w:bCs/>
        </w:rPr>
        <w:t xml:space="preserve">A proponente deverá entregar os itens, no prazo máximo de </w:t>
      </w:r>
      <w:r w:rsidRPr="002F6413">
        <w:rPr>
          <w:rFonts w:ascii="Arial" w:hAnsi="Arial" w:cs="Arial"/>
          <w:b/>
        </w:rPr>
        <w:t>15 (quinze)</w:t>
      </w:r>
      <w:r w:rsidRPr="002F6413">
        <w:rPr>
          <w:rFonts w:ascii="Arial" w:hAnsi="Arial" w:cs="Arial"/>
          <w:bCs/>
        </w:rPr>
        <w:t xml:space="preserve"> </w:t>
      </w:r>
      <w:r w:rsidRPr="002F6413">
        <w:rPr>
          <w:rFonts w:ascii="Arial" w:hAnsi="Arial" w:cs="Arial"/>
          <w:b/>
          <w:bCs/>
        </w:rPr>
        <w:t xml:space="preserve">dias </w:t>
      </w:r>
      <w:r w:rsidRPr="002F6413">
        <w:rPr>
          <w:rFonts w:ascii="Arial" w:hAnsi="Arial" w:cs="Arial"/>
          <w:bCs/>
        </w:rPr>
        <w:t xml:space="preserve">a partir da emissão da autorização de </w:t>
      </w:r>
      <w:r w:rsidR="00855B27" w:rsidRPr="002F6413">
        <w:rPr>
          <w:rFonts w:ascii="Arial" w:hAnsi="Arial" w:cs="Arial"/>
          <w:bCs/>
        </w:rPr>
        <w:t>fornecimento</w:t>
      </w:r>
      <w:r w:rsidR="00550BD3" w:rsidRPr="002F6413">
        <w:rPr>
          <w:rFonts w:ascii="Arial" w:hAnsi="Arial" w:cs="Arial"/>
          <w:bCs/>
        </w:rPr>
        <w:t>.</w:t>
      </w:r>
    </w:p>
    <w:p w14:paraId="6ADFC76C" w14:textId="0122C224" w:rsidR="00550BD3" w:rsidRPr="002F6413" w:rsidRDefault="00550BD3" w:rsidP="00C126A0">
      <w:pPr>
        <w:pStyle w:val="PargrafodaLista"/>
        <w:numPr>
          <w:ilvl w:val="2"/>
          <w:numId w:val="1"/>
        </w:numPr>
        <w:spacing w:line="276" w:lineRule="auto"/>
        <w:ind w:left="0" w:firstLine="0"/>
        <w:rPr>
          <w:rFonts w:ascii="Arial" w:hAnsi="Arial" w:cs="Arial"/>
        </w:rPr>
      </w:pPr>
      <w:r w:rsidRPr="002F6413">
        <w:rPr>
          <w:rFonts w:ascii="Arial" w:hAnsi="Arial" w:cs="Arial"/>
        </w:rPr>
        <w:t xml:space="preserve">As entregas deverão ser realizadas no Almoxarifado Central da Prefeitura Municipal, ou, quando determinado, diretamente nos locais indicados pela Secretaria </w:t>
      </w:r>
      <w:r w:rsidR="002A545F" w:rsidRPr="002F6413">
        <w:rPr>
          <w:rFonts w:ascii="Arial" w:hAnsi="Arial" w:cs="Arial"/>
        </w:rPr>
        <w:t>Municipal de Educação</w:t>
      </w:r>
      <w:r w:rsidRPr="002F6413">
        <w:rPr>
          <w:rFonts w:ascii="Arial" w:hAnsi="Arial" w:cs="Arial"/>
        </w:rPr>
        <w:t>, situados dentro dos limites territoriais do Município, conforme orientações do Gestor da Ata e/ou contrato.</w:t>
      </w:r>
    </w:p>
    <w:p w14:paraId="3AF8FD7D" w14:textId="00307C86" w:rsidR="00AA2AC0" w:rsidRPr="002F6413" w:rsidRDefault="00AA2AC0" w:rsidP="00C126A0">
      <w:pPr>
        <w:pStyle w:val="PargrafodaLista"/>
        <w:numPr>
          <w:ilvl w:val="2"/>
          <w:numId w:val="1"/>
        </w:numPr>
        <w:tabs>
          <w:tab w:val="left" w:pos="993"/>
        </w:tabs>
        <w:spacing w:line="276" w:lineRule="auto"/>
        <w:ind w:left="0" w:firstLine="0"/>
        <w:rPr>
          <w:rFonts w:ascii="Arial" w:hAnsi="Arial" w:cs="Arial"/>
        </w:rPr>
      </w:pPr>
      <w:r w:rsidRPr="002F6413">
        <w:rPr>
          <w:rFonts w:ascii="Arial" w:hAnsi="Arial" w:cs="Arial"/>
        </w:rPr>
        <w:t>Os itens deverão ser entregues</w:t>
      </w:r>
      <w:r w:rsidRPr="002F6413">
        <w:rPr>
          <w:rFonts w:ascii="Arial" w:hAnsi="Arial" w:cs="Arial"/>
          <w:bCs/>
        </w:rPr>
        <w:t xml:space="preserve"> em dias úteis no horário das </w:t>
      </w:r>
      <w:r w:rsidR="007B4ECD" w:rsidRPr="002F6413">
        <w:rPr>
          <w:rFonts w:ascii="Arial" w:hAnsi="Arial" w:cs="Arial"/>
          <w:bCs/>
        </w:rPr>
        <w:t>0</w:t>
      </w:r>
      <w:r w:rsidR="00550BD3" w:rsidRPr="002F6413">
        <w:rPr>
          <w:rFonts w:ascii="Arial" w:hAnsi="Arial" w:cs="Arial"/>
          <w:bCs/>
        </w:rPr>
        <w:t>8</w:t>
      </w:r>
      <w:r w:rsidRPr="002F6413">
        <w:rPr>
          <w:rFonts w:ascii="Arial" w:hAnsi="Arial" w:cs="Arial"/>
          <w:bCs/>
        </w:rPr>
        <w:t>:</w:t>
      </w:r>
      <w:r w:rsidR="00550BD3" w:rsidRPr="002F6413">
        <w:rPr>
          <w:rFonts w:ascii="Arial" w:hAnsi="Arial" w:cs="Arial"/>
          <w:bCs/>
        </w:rPr>
        <w:t>0</w:t>
      </w:r>
      <w:r w:rsidR="007B4ECD" w:rsidRPr="002F6413">
        <w:rPr>
          <w:rFonts w:ascii="Arial" w:hAnsi="Arial" w:cs="Arial"/>
          <w:bCs/>
        </w:rPr>
        <w:t>0</w:t>
      </w:r>
      <w:r w:rsidRPr="002F6413">
        <w:rPr>
          <w:rFonts w:ascii="Arial" w:hAnsi="Arial" w:cs="Arial"/>
          <w:bCs/>
        </w:rPr>
        <w:t xml:space="preserve"> às 1</w:t>
      </w:r>
      <w:r w:rsidR="007B4ECD" w:rsidRPr="002F6413">
        <w:rPr>
          <w:rFonts w:ascii="Arial" w:hAnsi="Arial" w:cs="Arial"/>
          <w:bCs/>
        </w:rPr>
        <w:t>1</w:t>
      </w:r>
      <w:r w:rsidRPr="002F6413">
        <w:rPr>
          <w:rFonts w:ascii="Arial" w:hAnsi="Arial" w:cs="Arial"/>
          <w:bCs/>
        </w:rPr>
        <w:t>:</w:t>
      </w:r>
      <w:r w:rsidR="007B4ECD" w:rsidRPr="002F6413">
        <w:rPr>
          <w:rFonts w:ascii="Arial" w:hAnsi="Arial" w:cs="Arial"/>
          <w:bCs/>
        </w:rPr>
        <w:t>3</w:t>
      </w:r>
      <w:r w:rsidRPr="002F6413">
        <w:rPr>
          <w:rFonts w:ascii="Arial" w:hAnsi="Arial" w:cs="Arial"/>
          <w:bCs/>
        </w:rPr>
        <w:t>0 horas ou das 13:</w:t>
      </w:r>
      <w:r w:rsidR="007B4ECD" w:rsidRPr="002F6413">
        <w:rPr>
          <w:rFonts w:ascii="Arial" w:hAnsi="Arial" w:cs="Arial"/>
          <w:bCs/>
        </w:rPr>
        <w:t>0</w:t>
      </w:r>
      <w:r w:rsidRPr="002F6413">
        <w:rPr>
          <w:rFonts w:ascii="Arial" w:hAnsi="Arial" w:cs="Arial"/>
          <w:bCs/>
        </w:rPr>
        <w:t>0 às 17:</w:t>
      </w:r>
      <w:r w:rsidR="007B4ECD" w:rsidRPr="002F6413">
        <w:rPr>
          <w:rFonts w:ascii="Arial" w:hAnsi="Arial" w:cs="Arial"/>
          <w:bCs/>
        </w:rPr>
        <w:t>0</w:t>
      </w:r>
      <w:r w:rsidRPr="002F6413">
        <w:rPr>
          <w:rFonts w:ascii="Arial" w:hAnsi="Arial" w:cs="Arial"/>
          <w:bCs/>
        </w:rPr>
        <w:t>0 horas, ao(à) funcionário(a) responsável pelo recebimento dos mesmos.</w:t>
      </w:r>
      <w:r w:rsidRPr="002F6413">
        <w:rPr>
          <w:rFonts w:ascii="Arial" w:hAnsi="Arial" w:cs="Arial"/>
        </w:rPr>
        <w:t xml:space="preserve"> </w:t>
      </w:r>
    </w:p>
    <w:p w14:paraId="1A6E3FCF" w14:textId="1DA8495B" w:rsidR="00F14972" w:rsidRPr="002F6413" w:rsidRDefault="00F14972" w:rsidP="00C126A0">
      <w:pPr>
        <w:pStyle w:val="PargrafodaLista"/>
        <w:numPr>
          <w:ilvl w:val="2"/>
          <w:numId w:val="1"/>
        </w:numPr>
        <w:spacing w:line="276" w:lineRule="auto"/>
        <w:ind w:left="0" w:firstLine="0"/>
        <w:rPr>
          <w:rFonts w:ascii="Arial" w:hAnsi="Arial" w:cs="Arial"/>
        </w:rPr>
      </w:pPr>
      <w:r w:rsidRPr="002F6413">
        <w:rPr>
          <w:rFonts w:ascii="Arial" w:hAnsi="Arial" w:cs="Arial"/>
          <w:bCs/>
          <w:iCs/>
        </w:rPr>
        <w:t>Os itens deverão ser entregues pela proponente, de acordo com as especificações do termo de referência, da proposta e da ata de registro de preços, bem como nos prazos e condições previstas neste edital.</w:t>
      </w:r>
    </w:p>
    <w:p w14:paraId="59DBEFAF" w14:textId="4DB7D161" w:rsidR="00B870D6" w:rsidRPr="002F6413" w:rsidRDefault="00B870D6" w:rsidP="00C126A0">
      <w:pPr>
        <w:pStyle w:val="PargrafodaLista"/>
        <w:numPr>
          <w:ilvl w:val="2"/>
          <w:numId w:val="1"/>
        </w:numPr>
        <w:spacing w:line="276" w:lineRule="auto"/>
        <w:ind w:left="0" w:firstLine="0"/>
        <w:rPr>
          <w:rFonts w:ascii="Arial" w:hAnsi="Arial" w:cs="Arial"/>
        </w:rPr>
      </w:pPr>
      <w:r w:rsidRPr="002F6413">
        <w:rPr>
          <w:rFonts w:ascii="Arial" w:hAnsi="Arial" w:cs="Arial"/>
          <w:bCs/>
          <w:iCs/>
        </w:rPr>
        <w:t>A proponente deverá entregar os itens</w:t>
      </w:r>
      <w:r w:rsidR="00DE3BA0" w:rsidRPr="002F6413">
        <w:rPr>
          <w:rFonts w:ascii="Arial" w:hAnsi="Arial" w:cs="Arial"/>
          <w:bCs/>
          <w:iCs/>
        </w:rPr>
        <w:t xml:space="preserve"> dentro dos padrões de qualidade e nas quantidades solicitadas</w:t>
      </w:r>
      <w:r w:rsidR="00550BD3" w:rsidRPr="002F6413">
        <w:rPr>
          <w:rFonts w:ascii="Arial" w:hAnsi="Arial" w:cs="Arial"/>
          <w:bCs/>
          <w:iCs/>
        </w:rPr>
        <w:t xml:space="preserve">, atendo </w:t>
      </w:r>
      <w:r w:rsidR="00550BD3" w:rsidRPr="002F6413">
        <w:rPr>
          <w:rFonts w:ascii="Arial" w:eastAsia="Calibri" w:hAnsi="Arial" w:cs="Arial"/>
          <w:lang w:eastAsia="en-US"/>
        </w:rPr>
        <w:t>às normas técnicas da ABNT e legislações vigentes de cada item constante no termo de referência.</w:t>
      </w:r>
    </w:p>
    <w:p w14:paraId="062EE4ED" w14:textId="3F153108" w:rsidR="00904E90" w:rsidRPr="002F6413" w:rsidRDefault="00904E90" w:rsidP="00C126A0">
      <w:pPr>
        <w:pStyle w:val="PargrafodaLista"/>
        <w:numPr>
          <w:ilvl w:val="2"/>
          <w:numId w:val="1"/>
        </w:numPr>
        <w:spacing w:line="276" w:lineRule="auto"/>
        <w:ind w:left="0" w:firstLine="0"/>
        <w:rPr>
          <w:rFonts w:ascii="Arial" w:hAnsi="Arial" w:cs="Arial"/>
          <w:bCs/>
          <w:iCs/>
        </w:rPr>
      </w:pPr>
      <w:r w:rsidRPr="002F6413">
        <w:rPr>
          <w:rFonts w:ascii="Arial" w:hAnsi="Arial" w:cs="Arial"/>
          <w:bCs/>
          <w:iCs/>
        </w:rPr>
        <w:t>Fornecimento de materiais novos, de primeira qualidade, conforme especificações definidas no Termo de Referência;</w:t>
      </w:r>
    </w:p>
    <w:p w14:paraId="00F72181" w14:textId="77777777" w:rsidR="00AA2AC0" w:rsidRPr="002F6413" w:rsidRDefault="00AA2AC0" w:rsidP="00C126A0">
      <w:pPr>
        <w:pStyle w:val="PargrafodaLista"/>
        <w:numPr>
          <w:ilvl w:val="2"/>
          <w:numId w:val="1"/>
        </w:numPr>
        <w:tabs>
          <w:tab w:val="left" w:pos="851"/>
        </w:tabs>
        <w:spacing w:line="276" w:lineRule="auto"/>
        <w:ind w:left="0" w:firstLine="0"/>
        <w:rPr>
          <w:rFonts w:ascii="Arial" w:hAnsi="Arial" w:cs="Arial"/>
        </w:rPr>
      </w:pPr>
      <w:r w:rsidRPr="002F6413">
        <w:rPr>
          <w:rFonts w:ascii="Arial" w:hAnsi="Arial" w:cs="Arial"/>
        </w:rPr>
        <w:t>- Independentemente da aceitação, a proponente vencedora garantirá a qualidade de cada item, obrigando-se a substituir aquele que apresentar defeito e/ou qualquer irregularidade.</w:t>
      </w:r>
    </w:p>
    <w:p w14:paraId="23CD0FC2" w14:textId="77777777" w:rsidR="00AA2AC0" w:rsidRPr="002F6413" w:rsidRDefault="00AA2AC0" w:rsidP="00C126A0">
      <w:pPr>
        <w:pStyle w:val="PargrafodaLista"/>
        <w:numPr>
          <w:ilvl w:val="2"/>
          <w:numId w:val="1"/>
        </w:numPr>
        <w:tabs>
          <w:tab w:val="left" w:pos="993"/>
        </w:tabs>
        <w:spacing w:line="276" w:lineRule="auto"/>
        <w:ind w:left="0" w:firstLine="0"/>
        <w:rPr>
          <w:rFonts w:ascii="Arial" w:hAnsi="Arial" w:cs="Arial"/>
        </w:rPr>
      </w:pPr>
      <w:r w:rsidRPr="002F6413">
        <w:rPr>
          <w:rFonts w:ascii="Arial" w:hAnsi="Arial" w:cs="Arial"/>
        </w:rPr>
        <w:lastRenderedPageBreak/>
        <w:t>A proponente vencedora deverá comunicar o contratante quando da entrega do(s) itens/produtos para que a Comissão de Recebimento de Bens e Serviços/servidor designado possa realizar o recebimento do(s), mesmo(s), visando o cumprimento do objeto da presente licitação.</w:t>
      </w:r>
    </w:p>
    <w:p w14:paraId="0CE23A4E" w14:textId="77777777" w:rsidR="00AA2AC0" w:rsidRPr="002F6413" w:rsidRDefault="00AA2AC0" w:rsidP="00C126A0">
      <w:pPr>
        <w:pStyle w:val="PargrafodaLista"/>
        <w:numPr>
          <w:ilvl w:val="2"/>
          <w:numId w:val="1"/>
        </w:numPr>
        <w:tabs>
          <w:tab w:val="left" w:pos="993"/>
        </w:tabs>
        <w:spacing w:line="276" w:lineRule="auto"/>
        <w:ind w:left="0" w:firstLine="0"/>
        <w:rPr>
          <w:rFonts w:ascii="Arial" w:hAnsi="Arial" w:cs="Arial"/>
        </w:rPr>
      </w:pPr>
      <w:r w:rsidRPr="002F6413">
        <w:rPr>
          <w:rFonts w:ascii="Arial" w:hAnsi="Arial" w:cs="Arial"/>
        </w:rPr>
        <w:t>A proponente vencedora assume exclusiva responsabilidade pelo cumprimento de todas as obrigações decorrentes da entrega dos itens, sejam de natureza trabalhista, previdenciária, comercial, despesas com fretes/transporte/entrega, inclusive eventuais prejuízos causados à contratante e a terceiros.</w:t>
      </w:r>
    </w:p>
    <w:p w14:paraId="5DE3837C" w14:textId="77777777" w:rsidR="00AA2AC0" w:rsidRPr="002F6413" w:rsidRDefault="00AA2AC0" w:rsidP="00C126A0">
      <w:pPr>
        <w:pStyle w:val="PargrafodaLista"/>
        <w:numPr>
          <w:ilvl w:val="2"/>
          <w:numId w:val="1"/>
        </w:numPr>
        <w:tabs>
          <w:tab w:val="left" w:pos="993"/>
        </w:tabs>
        <w:spacing w:line="276" w:lineRule="auto"/>
        <w:ind w:left="0" w:firstLine="0"/>
        <w:rPr>
          <w:rFonts w:ascii="Arial" w:hAnsi="Arial" w:cs="Arial"/>
        </w:rPr>
      </w:pPr>
      <w:r w:rsidRPr="002F6413">
        <w:rPr>
          <w:rFonts w:ascii="Arial" w:hAnsi="Arial" w:cs="Arial"/>
          <w:color w:val="000000"/>
        </w:rPr>
        <w:t>A não entrega dos itens no prazo estabelecido, implicará nas infrações e sanções administrativas cabíveis previstas na Lei Nº 14.133/2021.</w:t>
      </w:r>
    </w:p>
    <w:p w14:paraId="44F036A1" w14:textId="145FA57A" w:rsidR="00365A40" w:rsidRPr="002F6413" w:rsidRDefault="00365A40" w:rsidP="00C126A0">
      <w:pPr>
        <w:pStyle w:val="PargrafodaLista"/>
        <w:numPr>
          <w:ilvl w:val="2"/>
          <w:numId w:val="1"/>
        </w:numPr>
        <w:tabs>
          <w:tab w:val="left" w:pos="993"/>
        </w:tabs>
        <w:spacing w:line="276" w:lineRule="auto"/>
        <w:ind w:left="0" w:hanging="11"/>
        <w:rPr>
          <w:rFonts w:ascii="Arial" w:hAnsi="Arial" w:cs="Arial"/>
        </w:rPr>
      </w:pPr>
      <w:r w:rsidRPr="002F6413">
        <w:rPr>
          <w:rFonts w:ascii="Arial" w:hAnsi="Arial" w:cs="Arial"/>
        </w:rPr>
        <w:t xml:space="preserve">Os itens deverão ser entregues pela detentora da ata, dentro dos padrões de qualidade, de acordo com as especificações do termo de referência, da proposta e da ata de registro de preços, bem como nos prazos, </w:t>
      </w:r>
      <w:bookmarkStart w:id="48" w:name="_Hlk190165751"/>
      <w:r w:rsidRPr="002F6413">
        <w:rPr>
          <w:rFonts w:ascii="Arial" w:hAnsi="Arial" w:cs="Arial"/>
        </w:rPr>
        <w:t xml:space="preserve">quantidades estipuladas na autorização de fornecimento </w:t>
      </w:r>
      <w:bookmarkEnd w:id="48"/>
      <w:r w:rsidRPr="002F6413">
        <w:rPr>
          <w:rFonts w:ascii="Arial" w:hAnsi="Arial" w:cs="Arial"/>
        </w:rPr>
        <w:t>e condições previstas no edital.</w:t>
      </w:r>
    </w:p>
    <w:p w14:paraId="4E6CA4EA" w14:textId="77777777" w:rsidR="00365A40" w:rsidRPr="002F6413" w:rsidRDefault="00365A40" w:rsidP="00C126A0">
      <w:pPr>
        <w:pStyle w:val="PargrafodaLista"/>
        <w:numPr>
          <w:ilvl w:val="2"/>
          <w:numId w:val="1"/>
        </w:numPr>
        <w:tabs>
          <w:tab w:val="left" w:pos="993"/>
        </w:tabs>
        <w:spacing w:line="276" w:lineRule="auto"/>
        <w:ind w:left="0" w:hanging="11"/>
        <w:rPr>
          <w:rFonts w:ascii="Arial" w:hAnsi="Arial" w:cs="Arial"/>
        </w:rPr>
      </w:pPr>
      <w:r w:rsidRPr="002F6413">
        <w:rPr>
          <w:rFonts w:ascii="Arial" w:hAnsi="Arial" w:cs="Arial"/>
        </w:rPr>
        <w:t>A entrega dos produtos/materiais deverá ocorrer na quantidade total solicitada na autorização de fornecimento e entregues sempre que solicitado mediante autorização de fornecimento.</w:t>
      </w:r>
    </w:p>
    <w:p w14:paraId="3715B18B" w14:textId="77777777" w:rsidR="002A545F" w:rsidRPr="002F6413" w:rsidRDefault="002A545F" w:rsidP="002A545F">
      <w:pPr>
        <w:pStyle w:val="PargrafodaLista"/>
        <w:numPr>
          <w:ilvl w:val="2"/>
          <w:numId w:val="1"/>
        </w:numPr>
        <w:tabs>
          <w:tab w:val="left" w:pos="993"/>
        </w:tabs>
        <w:spacing w:line="276" w:lineRule="auto"/>
        <w:ind w:left="0" w:hanging="11"/>
        <w:rPr>
          <w:rFonts w:ascii="Arial" w:hAnsi="Arial" w:cs="Arial"/>
        </w:rPr>
      </w:pPr>
      <w:r w:rsidRPr="002F6413">
        <w:rPr>
          <w:rFonts w:ascii="Arial" w:eastAsia="Arial" w:hAnsi="Arial" w:cs="Arial"/>
        </w:rPr>
        <w:t>Fica proibida a entrega de itens fora das características estabelecidas, sem rotulagem adequada ou em marca diversa da ofertada em proposta e registrada na ata de preços ou instrumento equivalente.</w:t>
      </w:r>
    </w:p>
    <w:p w14:paraId="20E30EE2" w14:textId="77777777" w:rsidR="002A545F" w:rsidRPr="002F6413" w:rsidRDefault="002A545F" w:rsidP="002A545F">
      <w:pPr>
        <w:pStyle w:val="PargrafodaLista"/>
        <w:numPr>
          <w:ilvl w:val="2"/>
          <w:numId w:val="1"/>
        </w:numPr>
        <w:tabs>
          <w:tab w:val="left" w:pos="993"/>
        </w:tabs>
        <w:spacing w:line="276" w:lineRule="auto"/>
        <w:ind w:left="0" w:hanging="11"/>
        <w:rPr>
          <w:rFonts w:ascii="Arial" w:hAnsi="Arial" w:cs="Arial"/>
        </w:rPr>
      </w:pPr>
      <w:r w:rsidRPr="002F6413">
        <w:rPr>
          <w:rFonts w:ascii="Arial" w:eastAsia="Arial" w:hAnsi="Arial" w:cs="Arial"/>
        </w:rPr>
        <w:t>Todos os itens deverão possuir garantia mínima, quando aplicável, pelo período definido pelo fabricante ou pelo prazo previsto no Código de Defesa do Consumidor (Lei n.º 8.078/1990), assegurando ao Município o direito à reparação, substituição ou restituição em caso de vício ou defeito no produto, respeitado o que segue:</w:t>
      </w:r>
    </w:p>
    <w:p w14:paraId="05788D6D" w14:textId="77777777" w:rsidR="002F6413" w:rsidRDefault="002A545F" w:rsidP="002F6413">
      <w:pPr>
        <w:pStyle w:val="PargrafodaLista"/>
        <w:numPr>
          <w:ilvl w:val="3"/>
          <w:numId w:val="1"/>
        </w:numPr>
        <w:tabs>
          <w:tab w:val="left" w:pos="993"/>
        </w:tabs>
        <w:spacing w:line="276" w:lineRule="auto"/>
        <w:ind w:left="0" w:hanging="11"/>
        <w:rPr>
          <w:rFonts w:ascii="Arial" w:hAnsi="Arial" w:cs="Arial"/>
        </w:rPr>
      </w:pPr>
      <w:r w:rsidRPr="002F6413">
        <w:rPr>
          <w:rFonts w:ascii="Arial" w:eastAsia="Arial" w:hAnsi="Arial" w:cs="Arial"/>
        </w:rPr>
        <w:t>Os utensílios deverão contar com garantia mínima de 90 (noventa) dias</w:t>
      </w:r>
      <w:r w:rsidR="005A538D" w:rsidRPr="002F6413">
        <w:rPr>
          <w:rFonts w:ascii="Arial" w:eastAsia="Arial" w:hAnsi="Arial" w:cs="Arial"/>
        </w:rPr>
        <w:t xml:space="preserve"> contra os defeitos de fabricação</w:t>
      </w:r>
      <w:r w:rsidRPr="002F6413">
        <w:rPr>
          <w:rFonts w:ascii="Arial" w:eastAsia="Arial" w:hAnsi="Arial" w:cs="Arial"/>
        </w:rPr>
        <w:t xml:space="preserve"> e os eletroportáteis no mínimo 1 (um) ano. Além disso, deverão vir com instruções adequadas sobre o uso e manutenção, especialmente para equipamentos de maior complexidade.</w:t>
      </w:r>
    </w:p>
    <w:p w14:paraId="7C25FDFD" w14:textId="24E522E6" w:rsidR="00165E42" w:rsidRPr="00CF7266" w:rsidRDefault="002A545F" w:rsidP="00CF7266">
      <w:pPr>
        <w:pStyle w:val="PargrafodaLista"/>
        <w:numPr>
          <w:ilvl w:val="2"/>
          <w:numId w:val="1"/>
        </w:numPr>
        <w:tabs>
          <w:tab w:val="left" w:pos="993"/>
        </w:tabs>
        <w:spacing w:line="276" w:lineRule="auto"/>
        <w:ind w:left="0" w:hanging="11"/>
        <w:rPr>
          <w:rFonts w:ascii="Arial" w:eastAsia="Arial" w:hAnsi="Arial" w:cs="Arial"/>
        </w:rPr>
      </w:pPr>
      <w:r w:rsidRPr="002F6413">
        <w:rPr>
          <w:rFonts w:ascii="Arial" w:eastAsia="Arial" w:hAnsi="Arial" w:cs="Arial"/>
        </w:rPr>
        <w:t>Todos os utensílios adquiridos devem estar de acordo com as normas de qualidade e segurança alimentar estabelecidas pela ANVISA, em especial da RDC n° 216/2004, que trata das boas práticas de higiene e manipulação de alimentos.</w:t>
      </w:r>
    </w:p>
    <w:p w14:paraId="4BA1F783" w14:textId="0DE743F0" w:rsidR="00165E42" w:rsidRPr="002F5B3E" w:rsidRDefault="00165E42" w:rsidP="00165E42">
      <w:pPr>
        <w:pStyle w:val="PargrafodaLista"/>
        <w:numPr>
          <w:ilvl w:val="2"/>
          <w:numId w:val="1"/>
        </w:numPr>
        <w:tabs>
          <w:tab w:val="left" w:pos="993"/>
        </w:tabs>
        <w:spacing w:line="276" w:lineRule="auto"/>
        <w:ind w:left="0" w:hanging="11"/>
        <w:rPr>
          <w:rFonts w:ascii="Arial" w:hAnsi="Arial" w:cs="Arial"/>
        </w:rPr>
      </w:pPr>
      <w:r w:rsidRPr="002F6413">
        <w:rPr>
          <w:rFonts w:ascii="Arial" w:eastAsia="Arial" w:hAnsi="Arial" w:cs="Arial"/>
        </w:rPr>
        <w:t>Os materiais dos utensílios devem ser duráveis e resistentes, de modo a garantir maior vida útil e atender às exigências de vigilância sanitária</w:t>
      </w:r>
      <w:r w:rsidRPr="002F5B3E">
        <w:rPr>
          <w:rFonts w:ascii="Arial" w:eastAsia="Arial" w:hAnsi="Arial" w:cs="Arial"/>
          <w:sz w:val="24"/>
          <w:szCs w:val="24"/>
        </w:rPr>
        <w:t>.</w:t>
      </w:r>
    </w:p>
    <w:p w14:paraId="391485D7" w14:textId="77777777" w:rsidR="00395C7B" w:rsidRPr="002F5B3E" w:rsidRDefault="00395C7B" w:rsidP="00C126A0">
      <w:pPr>
        <w:pStyle w:val="PargrafodaLista"/>
        <w:tabs>
          <w:tab w:val="left" w:pos="993"/>
        </w:tabs>
        <w:spacing w:line="276" w:lineRule="auto"/>
        <w:ind w:left="0"/>
        <w:rPr>
          <w:rFonts w:ascii="Arial" w:hAnsi="Arial" w:cs="Arial"/>
        </w:rPr>
      </w:pPr>
    </w:p>
    <w:bookmarkEnd w:id="45"/>
    <w:bookmarkEnd w:id="46"/>
    <w:p w14:paraId="43FC865F" w14:textId="77777777" w:rsidR="00315FC9" w:rsidRPr="002F5B3E" w:rsidRDefault="00315FC9" w:rsidP="00C126A0">
      <w:pPr>
        <w:pStyle w:val="PargrafodaLista"/>
        <w:numPr>
          <w:ilvl w:val="0"/>
          <w:numId w:val="1"/>
        </w:numPr>
        <w:spacing w:line="276" w:lineRule="auto"/>
        <w:ind w:left="0" w:hanging="4"/>
        <w:rPr>
          <w:rFonts w:ascii="Arial" w:hAnsi="Arial" w:cs="Arial"/>
          <w:b/>
          <w:bCs/>
        </w:rPr>
      </w:pPr>
      <w:r w:rsidRPr="002F5B3E">
        <w:rPr>
          <w:rFonts w:ascii="Arial" w:hAnsi="Arial" w:cs="Arial"/>
          <w:b/>
          <w:bCs/>
        </w:rPr>
        <w:t>DA GESTÃO E FISCALIZAÇÃO</w:t>
      </w:r>
    </w:p>
    <w:p w14:paraId="70529E83" w14:textId="77777777" w:rsidR="00F706E6" w:rsidRPr="002F5B3E" w:rsidRDefault="00315FC9" w:rsidP="00C126A0">
      <w:pPr>
        <w:pStyle w:val="PargrafodaLista"/>
        <w:numPr>
          <w:ilvl w:val="1"/>
          <w:numId w:val="1"/>
        </w:numPr>
        <w:tabs>
          <w:tab w:val="left" w:pos="851"/>
        </w:tabs>
        <w:spacing w:line="276" w:lineRule="auto"/>
        <w:ind w:left="0" w:hanging="4"/>
        <w:rPr>
          <w:rFonts w:ascii="Arial" w:hAnsi="Arial" w:cs="Arial"/>
        </w:rPr>
      </w:pPr>
      <w:r w:rsidRPr="002F5B3E">
        <w:rPr>
          <w:rFonts w:ascii="Arial" w:hAnsi="Arial" w:cs="Arial"/>
        </w:rPr>
        <w:t xml:space="preserve">– </w:t>
      </w:r>
      <w:r w:rsidR="00861BA2" w:rsidRPr="002F5B3E">
        <w:rPr>
          <w:rFonts w:ascii="Arial" w:hAnsi="Arial" w:cs="Arial"/>
        </w:rPr>
        <w:t>A ata de registro de preços deverá ser executada fielmente pelas partes, de acordo com as cláusulas avençadas e as normas da Lei nº 14.133/21, e cada parte responderá pelas consequências de sua inexecução total ou parcial.</w:t>
      </w:r>
      <w:bookmarkStart w:id="49" w:name="_Hlk208565561"/>
    </w:p>
    <w:p w14:paraId="05EB0259" w14:textId="0ABAE83B" w:rsidR="006345DC" w:rsidRPr="002F5B3E" w:rsidRDefault="00F706E6" w:rsidP="00C126A0">
      <w:pPr>
        <w:pStyle w:val="PargrafodaLista"/>
        <w:numPr>
          <w:ilvl w:val="1"/>
          <w:numId w:val="1"/>
        </w:numPr>
        <w:tabs>
          <w:tab w:val="left" w:pos="851"/>
        </w:tabs>
        <w:spacing w:line="276" w:lineRule="auto"/>
        <w:ind w:left="0" w:hanging="4"/>
        <w:rPr>
          <w:rFonts w:ascii="Arial" w:hAnsi="Arial" w:cs="Arial"/>
        </w:rPr>
      </w:pPr>
      <w:r w:rsidRPr="002F5B3E">
        <w:rPr>
          <w:rFonts w:ascii="Arial" w:hAnsi="Arial" w:cs="Arial"/>
          <w:color w:val="000000"/>
        </w:rPr>
        <w:t xml:space="preserve">Não obstante o fato de a </w:t>
      </w:r>
      <w:r w:rsidR="003F0C9A" w:rsidRPr="002F5B3E">
        <w:rPr>
          <w:rFonts w:ascii="Arial" w:hAnsi="Arial" w:cs="Arial"/>
          <w:color w:val="000000"/>
        </w:rPr>
        <w:t>proponente vencedora</w:t>
      </w:r>
      <w:r w:rsidRPr="002F5B3E">
        <w:rPr>
          <w:rFonts w:ascii="Arial" w:hAnsi="Arial" w:cs="Arial"/>
          <w:color w:val="000000"/>
        </w:rPr>
        <w:t xml:space="preserve"> ser a única responsável </w:t>
      </w:r>
      <w:r w:rsidR="00CD77FC" w:rsidRPr="002F5B3E">
        <w:rPr>
          <w:rFonts w:ascii="Arial" w:hAnsi="Arial" w:cs="Arial"/>
          <w:color w:val="000000"/>
        </w:rPr>
        <w:t>pelo fornecimento dos itens</w:t>
      </w:r>
      <w:r w:rsidRPr="002F5B3E">
        <w:rPr>
          <w:rFonts w:ascii="Arial" w:hAnsi="Arial" w:cs="Arial"/>
          <w:color w:val="000000"/>
        </w:rPr>
        <w:t xml:space="preserve"> objeto deste </w:t>
      </w:r>
      <w:r w:rsidR="003F0C9A" w:rsidRPr="002F5B3E">
        <w:rPr>
          <w:rFonts w:ascii="Arial" w:hAnsi="Arial" w:cs="Arial"/>
          <w:color w:val="000000"/>
        </w:rPr>
        <w:t>edital</w:t>
      </w:r>
      <w:r w:rsidRPr="002F5B3E">
        <w:rPr>
          <w:rFonts w:ascii="Arial" w:hAnsi="Arial" w:cs="Arial"/>
          <w:color w:val="000000"/>
        </w:rPr>
        <w:t xml:space="preserve">, a </w:t>
      </w:r>
      <w:r w:rsidR="00CD77FC" w:rsidRPr="002F5B3E">
        <w:rPr>
          <w:rFonts w:ascii="Arial" w:hAnsi="Arial" w:cs="Arial"/>
          <w:color w:val="000000"/>
        </w:rPr>
        <w:t>Administração</w:t>
      </w:r>
      <w:r w:rsidRPr="002F5B3E">
        <w:rPr>
          <w:rFonts w:ascii="Arial" w:hAnsi="Arial" w:cs="Arial"/>
          <w:color w:val="000000"/>
        </w:rPr>
        <w:t>, através de seus servidores ou de prepostos formalmente designados, sem restringir a plenitude dessa responsabilidade, exercerá a mais ampla e completa fiscalização.</w:t>
      </w:r>
    </w:p>
    <w:p w14:paraId="3D7CE034" w14:textId="68A2C078" w:rsidR="00F706E6" w:rsidRPr="002F5B3E" w:rsidRDefault="00F706E6" w:rsidP="00C126A0">
      <w:pPr>
        <w:pStyle w:val="PargrafodaLista"/>
        <w:numPr>
          <w:ilvl w:val="1"/>
          <w:numId w:val="1"/>
        </w:numPr>
        <w:tabs>
          <w:tab w:val="left" w:pos="851"/>
        </w:tabs>
        <w:spacing w:line="276" w:lineRule="auto"/>
        <w:ind w:left="0" w:hanging="4"/>
        <w:rPr>
          <w:rFonts w:ascii="Arial" w:hAnsi="Arial" w:cs="Arial"/>
        </w:rPr>
      </w:pPr>
      <w:r w:rsidRPr="002F5B3E">
        <w:rPr>
          <w:rFonts w:ascii="Arial" w:hAnsi="Arial" w:cs="Arial"/>
          <w:color w:val="000000"/>
        </w:rPr>
        <w:t xml:space="preserve">A fiscalização será exercida pelo fiscal de contrato e/ou servidor municipal designado pela </w:t>
      </w:r>
      <w:r w:rsidR="00B503B5" w:rsidRPr="002F5B3E">
        <w:rPr>
          <w:rFonts w:ascii="Arial" w:hAnsi="Arial" w:cs="Arial"/>
          <w:color w:val="000000"/>
        </w:rPr>
        <w:t>Administração</w:t>
      </w:r>
      <w:r w:rsidRPr="002F5B3E">
        <w:rPr>
          <w:rFonts w:ascii="Arial" w:hAnsi="Arial" w:cs="Arial"/>
          <w:color w:val="000000"/>
        </w:rPr>
        <w:t>, o qual verificará as especificações exigidas no termo de referência</w:t>
      </w:r>
      <w:r w:rsidR="003F0C9A" w:rsidRPr="002F5B3E">
        <w:rPr>
          <w:rFonts w:ascii="Arial" w:hAnsi="Arial" w:cs="Arial"/>
          <w:color w:val="000000"/>
        </w:rPr>
        <w:t xml:space="preserve"> e na ata de registro de preços com os itens entregues</w:t>
      </w:r>
      <w:r w:rsidR="006345DC" w:rsidRPr="002F5B3E">
        <w:rPr>
          <w:rFonts w:ascii="Arial" w:hAnsi="Arial" w:cs="Arial"/>
          <w:color w:val="000000"/>
        </w:rPr>
        <w:t xml:space="preserve">, e anotará em registro próprio todas as ocorrências </w:t>
      </w:r>
      <w:r w:rsidR="006345DC" w:rsidRPr="002F5B3E">
        <w:rPr>
          <w:rFonts w:ascii="Arial" w:hAnsi="Arial" w:cs="Arial"/>
          <w:color w:val="000000"/>
        </w:rPr>
        <w:lastRenderedPageBreak/>
        <w:t>relacionadas à execução do contrato, determinando o que for necessário para a regularização das faltas ou dos defeitos observados.</w:t>
      </w:r>
    </w:p>
    <w:p w14:paraId="218CE732" w14:textId="15DD8070" w:rsidR="00F706E6" w:rsidRPr="002F5B3E" w:rsidRDefault="00F706E6" w:rsidP="00C126A0">
      <w:pPr>
        <w:pStyle w:val="PargrafodaLista"/>
        <w:numPr>
          <w:ilvl w:val="1"/>
          <w:numId w:val="1"/>
        </w:numPr>
        <w:tabs>
          <w:tab w:val="left" w:pos="851"/>
        </w:tabs>
        <w:spacing w:line="276" w:lineRule="auto"/>
        <w:ind w:left="0" w:hanging="4"/>
        <w:rPr>
          <w:rFonts w:ascii="Arial" w:hAnsi="Arial" w:cs="Arial"/>
        </w:rPr>
      </w:pPr>
      <w:r w:rsidRPr="002F5B3E">
        <w:rPr>
          <w:rFonts w:ascii="Arial" w:hAnsi="Arial" w:cs="Arial"/>
          <w:color w:val="000000"/>
        </w:rPr>
        <w:t xml:space="preserve">A fiscalização exercerá amplo e rigoroso controle </w:t>
      </w:r>
      <w:r w:rsidR="005D38A5" w:rsidRPr="002F5B3E">
        <w:rPr>
          <w:rFonts w:ascii="Arial" w:hAnsi="Arial" w:cs="Arial"/>
          <w:color w:val="000000"/>
        </w:rPr>
        <w:t>aos itens entregues</w:t>
      </w:r>
      <w:r w:rsidRPr="002F5B3E">
        <w:rPr>
          <w:rFonts w:ascii="Arial" w:hAnsi="Arial" w:cs="Arial"/>
          <w:color w:val="000000"/>
        </w:rPr>
        <w:t>, a fim de possibilitar a aplicação das infrações e sanções previstas, quando desatendidas as disposições a elas relativas</w:t>
      </w:r>
    </w:p>
    <w:p w14:paraId="3CDBCAD1" w14:textId="29CE3CB4" w:rsidR="008C7291" w:rsidRPr="002F5B3E" w:rsidRDefault="00940310" w:rsidP="00C126A0">
      <w:pPr>
        <w:pStyle w:val="PargrafodaLista"/>
        <w:numPr>
          <w:ilvl w:val="1"/>
          <w:numId w:val="1"/>
        </w:numPr>
        <w:tabs>
          <w:tab w:val="left" w:pos="851"/>
        </w:tabs>
        <w:spacing w:line="276" w:lineRule="auto"/>
        <w:ind w:left="0" w:hanging="4"/>
        <w:rPr>
          <w:rFonts w:ascii="Arial" w:hAnsi="Arial" w:cs="Arial"/>
        </w:rPr>
      </w:pPr>
      <w:r w:rsidRPr="002F5B3E">
        <w:rPr>
          <w:rFonts w:ascii="Arial" w:hAnsi="Arial" w:cs="Arial"/>
        </w:rPr>
        <w:t xml:space="preserve">A fiscalização de que trata este item não exclui nem reduz a responsabilidade </w:t>
      </w:r>
      <w:r w:rsidR="000C26C0" w:rsidRPr="002F5B3E">
        <w:rPr>
          <w:rFonts w:ascii="Arial" w:hAnsi="Arial" w:cs="Arial"/>
        </w:rPr>
        <w:t>contratual</w:t>
      </w:r>
      <w:r w:rsidR="002D037E" w:rsidRPr="002F5B3E">
        <w:rPr>
          <w:rFonts w:ascii="Arial" w:hAnsi="Arial" w:cs="Arial"/>
        </w:rPr>
        <w:t>, trabalhista, fiscal e previdenciária</w:t>
      </w:r>
      <w:r w:rsidR="000C26C0" w:rsidRPr="002F5B3E">
        <w:rPr>
          <w:rFonts w:ascii="Arial" w:hAnsi="Arial" w:cs="Arial"/>
        </w:rPr>
        <w:t xml:space="preserve"> </w:t>
      </w:r>
      <w:r w:rsidRPr="002F5B3E">
        <w:rPr>
          <w:rFonts w:ascii="Arial" w:hAnsi="Arial" w:cs="Arial"/>
        </w:rPr>
        <w:t xml:space="preserve">da </w:t>
      </w:r>
      <w:r w:rsidR="009D6283" w:rsidRPr="002F5B3E">
        <w:rPr>
          <w:rFonts w:ascii="Arial" w:hAnsi="Arial" w:cs="Arial"/>
        </w:rPr>
        <w:t>proponente vencedora</w:t>
      </w:r>
      <w:r w:rsidRPr="002F5B3E">
        <w:rPr>
          <w:rFonts w:ascii="Arial" w:hAnsi="Arial"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70C9DD9D" w14:textId="77777777" w:rsidR="00BA6736" w:rsidRPr="002F5B3E" w:rsidRDefault="00393933" w:rsidP="00C126A0">
      <w:pPr>
        <w:pStyle w:val="PargrafodaLista"/>
        <w:numPr>
          <w:ilvl w:val="1"/>
          <w:numId w:val="1"/>
        </w:numPr>
        <w:tabs>
          <w:tab w:val="left" w:pos="851"/>
        </w:tabs>
        <w:spacing w:line="276" w:lineRule="auto"/>
        <w:ind w:left="0" w:hanging="4"/>
        <w:rPr>
          <w:rFonts w:ascii="Arial" w:hAnsi="Arial" w:cs="Arial"/>
        </w:rPr>
      </w:pPr>
      <w:r w:rsidRPr="002F5B3E">
        <w:rPr>
          <w:rFonts w:ascii="Arial" w:hAnsi="Arial" w:cs="Arial"/>
        </w:rPr>
        <w:t xml:space="preserve">Ao contratante não caberá qualquer ônus pela rejeição dos </w:t>
      </w:r>
      <w:r w:rsidR="00AD1DF0" w:rsidRPr="002F5B3E">
        <w:rPr>
          <w:rFonts w:ascii="Arial" w:hAnsi="Arial" w:cs="Arial"/>
        </w:rPr>
        <w:t>itens</w:t>
      </w:r>
      <w:r w:rsidRPr="002F5B3E">
        <w:rPr>
          <w:rFonts w:ascii="Arial" w:hAnsi="Arial" w:cs="Arial"/>
        </w:rPr>
        <w:t xml:space="preserve"> considerados inadequados pelo fiscal e, em caso de não conformidade, a proponente vencedora será notificada por escrito, sobre as irregularidades apontadas, para as providências conforme a Lei.</w:t>
      </w:r>
    </w:p>
    <w:p w14:paraId="43BF38F3" w14:textId="1063F4F6" w:rsidR="00BA6736" w:rsidRPr="002F5B3E" w:rsidRDefault="00BA6736" w:rsidP="00C126A0">
      <w:pPr>
        <w:pStyle w:val="PargrafodaLista"/>
        <w:numPr>
          <w:ilvl w:val="1"/>
          <w:numId w:val="1"/>
        </w:numPr>
        <w:tabs>
          <w:tab w:val="left" w:pos="851"/>
        </w:tabs>
        <w:spacing w:line="276" w:lineRule="auto"/>
        <w:ind w:left="0" w:hanging="4"/>
        <w:rPr>
          <w:rFonts w:ascii="Arial" w:hAnsi="Arial" w:cs="Arial"/>
        </w:rPr>
      </w:pPr>
      <w:r w:rsidRPr="002F5B3E">
        <w:rPr>
          <w:rFonts w:ascii="Arial" w:hAnsi="Arial" w:cs="Arial"/>
          <w:bCs/>
        </w:rPr>
        <w:t xml:space="preserve">As solicitações, reclamações, exigências, observações e ocorrências relacionadas com o objeto </w:t>
      </w:r>
      <w:r w:rsidR="007464C3" w:rsidRPr="002F5B3E">
        <w:rPr>
          <w:rFonts w:ascii="Arial" w:hAnsi="Arial" w:cs="Arial"/>
          <w:bCs/>
        </w:rPr>
        <w:t>desde Edital</w:t>
      </w:r>
      <w:r w:rsidRPr="002F5B3E">
        <w:rPr>
          <w:rFonts w:ascii="Arial" w:hAnsi="Arial" w:cs="Arial"/>
          <w:bCs/>
        </w:rPr>
        <w:t xml:space="preserve">, deverão ser </w:t>
      </w:r>
      <w:r w:rsidR="007464C3" w:rsidRPr="002F5B3E">
        <w:rPr>
          <w:rFonts w:ascii="Arial" w:hAnsi="Arial" w:cs="Arial"/>
          <w:bCs/>
        </w:rPr>
        <w:t xml:space="preserve">registradas </w:t>
      </w:r>
      <w:r w:rsidRPr="002F5B3E">
        <w:rPr>
          <w:rFonts w:ascii="Arial" w:hAnsi="Arial" w:cs="Arial"/>
          <w:bCs/>
        </w:rPr>
        <w:t>pela Administração, através de seus prepostos no Livro de Ocorrências, produzindo esses, registros de direito.</w:t>
      </w:r>
    </w:p>
    <w:bookmarkEnd w:id="49"/>
    <w:p w14:paraId="39EBDFC0" w14:textId="77777777" w:rsidR="00861BA2" w:rsidRPr="002F5B3E" w:rsidRDefault="00861BA2" w:rsidP="00C126A0">
      <w:pPr>
        <w:pStyle w:val="PargrafodaLista"/>
        <w:numPr>
          <w:ilvl w:val="1"/>
          <w:numId w:val="1"/>
        </w:numPr>
        <w:spacing w:line="276" w:lineRule="auto"/>
        <w:ind w:left="0" w:hanging="4"/>
        <w:rPr>
          <w:rFonts w:ascii="Arial" w:hAnsi="Arial" w:cs="Arial"/>
        </w:rPr>
      </w:pPr>
      <w:r w:rsidRPr="002F5B3E">
        <w:rPr>
          <w:rFonts w:ascii="Arial" w:hAnsi="Arial" w:cs="Arial"/>
        </w:rPr>
        <w:t xml:space="preserve">- Constituem atribuições do </w:t>
      </w:r>
      <w:r w:rsidRPr="002F5B3E">
        <w:rPr>
          <w:rFonts w:ascii="Arial" w:hAnsi="Arial" w:cs="Arial"/>
          <w:b/>
          <w:bCs/>
        </w:rPr>
        <w:t>FISCAL DO CONTRATO,</w:t>
      </w:r>
      <w:r w:rsidRPr="002F5B3E">
        <w:rPr>
          <w:rFonts w:ascii="Arial" w:hAnsi="Arial" w:cs="Arial"/>
        </w:rPr>
        <w:t xml:space="preserve"> dentre outras, regulamentadas pelo Decreto Municipal n° 6.602/2023:</w:t>
      </w:r>
    </w:p>
    <w:p w14:paraId="28F38C7D" w14:textId="77777777" w:rsidR="00861BA2" w:rsidRPr="002F5B3E" w:rsidRDefault="00861BA2" w:rsidP="00C126A0">
      <w:pPr>
        <w:pStyle w:val="PargrafodaLista"/>
        <w:numPr>
          <w:ilvl w:val="2"/>
          <w:numId w:val="1"/>
        </w:numPr>
        <w:spacing w:line="276" w:lineRule="auto"/>
        <w:ind w:left="0" w:hanging="4"/>
        <w:rPr>
          <w:rFonts w:ascii="Arial" w:hAnsi="Arial" w:cs="Arial"/>
        </w:rPr>
      </w:pPr>
      <w:r w:rsidRPr="002F5B3E">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2F5B3E" w:rsidRDefault="00861BA2" w:rsidP="00C126A0">
      <w:pPr>
        <w:pStyle w:val="PargrafodaLista"/>
        <w:numPr>
          <w:ilvl w:val="2"/>
          <w:numId w:val="1"/>
        </w:numPr>
        <w:spacing w:line="276" w:lineRule="auto"/>
        <w:ind w:left="0" w:hanging="4"/>
        <w:rPr>
          <w:rFonts w:ascii="Arial" w:hAnsi="Arial" w:cs="Arial"/>
        </w:rPr>
      </w:pPr>
      <w:r w:rsidRPr="002F5B3E">
        <w:rPr>
          <w:rFonts w:ascii="Arial" w:hAnsi="Arial" w:cs="Arial"/>
        </w:rPr>
        <w:t>– Verificar a manutenção das condições de habilitação da contratada, com a solicitação dos documentos comprobatórios pertinentes, caso necessário;</w:t>
      </w:r>
    </w:p>
    <w:p w14:paraId="0AADAAB1" w14:textId="77777777" w:rsidR="00861BA2" w:rsidRPr="002F5B3E" w:rsidRDefault="00861BA2" w:rsidP="00C126A0">
      <w:pPr>
        <w:pStyle w:val="PargrafodaLista"/>
        <w:numPr>
          <w:ilvl w:val="2"/>
          <w:numId w:val="1"/>
        </w:numPr>
        <w:spacing w:line="276" w:lineRule="auto"/>
        <w:ind w:left="0" w:firstLine="0"/>
        <w:rPr>
          <w:rFonts w:ascii="Arial" w:hAnsi="Arial" w:cs="Arial"/>
        </w:rPr>
      </w:pPr>
      <w:r w:rsidRPr="002F5B3E">
        <w:rPr>
          <w:rFonts w:ascii="Arial" w:hAnsi="Arial" w:cs="Arial"/>
        </w:rPr>
        <w:t>examinar a regularidade no recolhimento das contribuições fiscais, trabalhistas e previdenciárias;</w:t>
      </w:r>
    </w:p>
    <w:p w14:paraId="4379F4BC" w14:textId="77777777" w:rsidR="00861BA2" w:rsidRPr="002F5B3E" w:rsidRDefault="00861BA2" w:rsidP="00C126A0">
      <w:pPr>
        <w:pStyle w:val="PargrafodaLista"/>
        <w:numPr>
          <w:ilvl w:val="2"/>
          <w:numId w:val="1"/>
        </w:numPr>
        <w:spacing w:line="276" w:lineRule="auto"/>
        <w:ind w:left="0" w:firstLine="0"/>
        <w:rPr>
          <w:rFonts w:ascii="Arial" w:hAnsi="Arial" w:cs="Arial"/>
        </w:rPr>
      </w:pPr>
      <w:r w:rsidRPr="002F5B3E">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2F5B3E" w:rsidRDefault="00861BA2" w:rsidP="00C126A0">
      <w:pPr>
        <w:pStyle w:val="PargrafodaLista"/>
        <w:numPr>
          <w:ilvl w:val="2"/>
          <w:numId w:val="1"/>
        </w:numPr>
        <w:spacing w:line="276" w:lineRule="auto"/>
        <w:ind w:left="0" w:firstLine="0"/>
        <w:rPr>
          <w:rFonts w:ascii="Arial" w:hAnsi="Arial" w:cs="Arial"/>
        </w:rPr>
      </w:pPr>
      <w:r w:rsidRPr="002F5B3E">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2F5B3E" w:rsidRDefault="00861BA2" w:rsidP="00C126A0">
      <w:pPr>
        <w:pStyle w:val="PargrafodaLista"/>
        <w:numPr>
          <w:ilvl w:val="2"/>
          <w:numId w:val="1"/>
        </w:numPr>
        <w:spacing w:line="276" w:lineRule="auto"/>
        <w:ind w:left="0" w:firstLine="0"/>
        <w:rPr>
          <w:rFonts w:ascii="Arial" w:hAnsi="Arial" w:cs="Arial"/>
        </w:rPr>
      </w:pPr>
      <w:r w:rsidRPr="002F5B3E">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2F5B3E" w:rsidRDefault="00861BA2" w:rsidP="00C126A0">
      <w:pPr>
        <w:pStyle w:val="PargrafodaLista"/>
        <w:numPr>
          <w:ilvl w:val="2"/>
          <w:numId w:val="1"/>
        </w:numPr>
        <w:spacing w:line="276" w:lineRule="auto"/>
        <w:ind w:left="0" w:firstLine="0"/>
        <w:rPr>
          <w:rFonts w:ascii="Arial" w:hAnsi="Arial" w:cs="Arial"/>
        </w:rPr>
      </w:pPr>
      <w:r w:rsidRPr="002F5B3E">
        <w:rPr>
          <w:rFonts w:ascii="Arial" w:hAnsi="Arial" w:cs="Arial"/>
        </w:rPr>
        <w:t>- Realizar o recebimento provisório do objeto do contrato, mediante termo detalhado que comprove o cumprimento das exigências de caráter administrativo.</w:t>
      </w:r>
    </w:p>
    <w:p w14:paraId="06F364C9" w14:textId="6E23ECF9" w:rsidR="00753240" w:rsidRPr="002F5B3E" w:rsidRDefault="00861BA2" w:rsidP="00C126A0">
      <w:pPr>
        <w:pStyle w:val="PargrafodaLista"/>
        <w:numPr>
          <w:ilvl w:val="1"/>
          <w:numId w:val="1"/>
        </w:numPr>
        <w:tabs>
          <w:tab w:val="left" w:pos="993"/>
        </w:tabs>
        <w:spacing w:line="276" w:lineRule="auto"/>
        <w:ind w:left="0" w:hanging="4"/>
        <w:rPr>
          <w:rFonts w:ascii="Arial" w:hAnsi="Arial" w:cs="Arial"/>
        </w:rPr>
      </w:pPr>
      <w:r w:rsidRPr="002F5B3E">
        <w:rPr>
          <w:rFonts w:ascii="Arial" w:hAnsi="Arial" w:cs="Arial"/>
        </w:rPr>
        <w:t xml:space="preserve">- Fica designado como Fiscal de Contrato </w:t>
      </w:r>
      <w:r w:rsidR="00753240" w:rsidRPr="002F5B3E">
        <w:rPr>
          <w:rFonts w:ascii="Arial" w:hAnsi="Arial" w:cs="Arial"/>
        </w:rPr>
        <w:t>o servidor Pablo Felipe Hubner de Araújo</w:t>
      </w:r>
      <w:r w:rsidR="000776EF" w:rsidRPr="002F5B3E">
        <w:rPr>
          <w:rFonts w:ascii="Arial" w:hAnsi="Arial" w:cs="Arial"/>
        </w:rPr>
        <w:tab/>
      </w:r>
      <w:r w:rsidR="00753240" w:rsidRPr="002F5B3E">
        <w:rPr>
          <w:rFonts w:ascii="Arial" w:hAnsi="Arial" w:cs="Arial"/>
        </w:rPr>
        <w:t xml:space="preserve"> conforme Portaria n° 5.120/2023.</w:t>
      </w:r>
    </w:p>
    <w:p w14:paraId="50AE9D83" w14:textId="426E27B2" w:rsidR="00315FC9" w:rsidRPr="002F5B3E" w:rsidRDefault="00315FC9" w:rsidP="00C126A0">
      <w:pPr>
        <w:pStyle w:val="PargrafodaLista"/>
        <w:numPr>
          <w:ilvl w:val="1"/>
          <w:numId w:val="1"/>
        </w:numPr>
        <w:tabs>
          <w:tab w:val="left" w:pos="993"/>
        </w:tabs>
        <w:spacing w:line="276" w:lineRule="auto"/>
        <w:ind w:left="0" w:hanging="4"/>
        <w:rPr>
          <w:rFonts w:ascii="Arial" w:hAnsi="Arial" w:cs="Arial"/>
        </w:rPr>
      </w:pPr>
      <w:r w:rsidRPr="002F5B3E">
        <w:rPr>
          <w:rFonts w:ascii="Arial" w:hAnsi="Arial" w:cs="Arial"/>
        </w:rPr>
        <w:t xml:space="preserve">- </w:t>
      </w:r>
      <w:bookmarkStart w:id="50" w:name="_Hlk159591153"/>
      <w:r w:rsidRPr="002F5B3E">
        <w:rPr>
          <w:rFonts w:ascii="Arial" w:hAnsi="Arial" w:cs="Arial"/>
        </w:rPr>
        <w:t xml:space="preserve">Constituem atribuições do </w:t>
      </w:r>
      <w:r w:rsidRPr="002F5B3E">
        <w:rPr>
          <w:rFonts w:ascii="Arial" w:hAnsi="Arial" w:cs="Arial"/>
          <w:b/>
          <w:bCs/>
        </w:rPr>
        <w:t>GESTOR DO CONTRATO,</w:t>
      </w:r>
      <w:r w:rsidRPr="002F5B3E">
        <w:rPr>
          <w:rFonts w:ascii="Arial" w:hAnsi="Arial" w:cs="Arial"/>
        </w:rPr>
        <w:t xml:space="preserve"> dentre outras, regulamentadas pelo Decreto Municipal n° 6.602/2023:</w:t>
      </w:r>
    </w:p>
    <w:p w14:paraId="55DD9AD5" w14:textId="77777777" w:rsidR="00315FC9" w:rsidRPr="002F5B3E" w:rsidRDefault="00315FC9" w:rsidP="00C126A0">
      <w:pPr>
        <w:pStyle w:val="PargrafodaLista"/>
        <w:numPr>
          <w:ilvl w:val="2"/>
          <w:numId w:val="1"/>
        </w:numPr>
        <w:spacing w:line="276" w:lineRule="auto"/>
        <w:ind w:left="0" w:firstLine="0"/>
        <w:rPr>
          <w:rFonts w:ascii="Arial" w:hAnsi="Arial" w:cs="Arial"/>
        </w:rPr>
      </w:pPr>
      <w:r w:rsidRPr="002F5B3E">
        <w:rPr>
          <w:rFonts w:ascii="Arial" w:hAnsi="Arial" w:cs="Arial"/>
        </w:rPr>
        <w:t>- coordenar as atividades relacionadas à fiscalização técnica, administrativa e setorial, de que tratam os incisos II, III e IV do § 7º do art. 14 do Decreto Municipal n° 6.602/23;</w:t>
      </w:r>
    </w:p>
    <w:p w14:paraId="3189BAF7" w14:textId="77777777" w:rsidR="00315FC9" w:rsidRPr="002F5B3E" w:rsidRDefault="00315FC9" w:rsidP="00C126A0">
      <w:pPr>
        <w:pStyle w:val="PargrafodaLista"/>
        <w:numPr>
          <w:ilvl w:val="2"/>
          <w:numId w:val="1"/>
        </w:numPr>
        <w:spacing w:line="276" w:lineRule="auto"/>
        <w:ind w:left="0" w:firstLine="0"/>
        <w:rPr>
          <w:rFonts w:ascii="Arial" w:hAnsi="Arial" w:cs="Arial"/>
        </w:rPr>
      </w:pPr>
      <w:r w:rsidRPr="002F5B3E">
        <w:rPr>
          <w:rFonts w:ascii="Arial" w:hAnsi="Arial" w:cs="Arial"/>
        </w:rPr>
        <w:lastRenderedPageBreak/>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2F5B3E" w:rsidRDefault="00315FC9" w:rsidP="00C126A0">
      <w:pPr>
        <w:pStyle w:val="PargrafodaLista"/>
        <w:numPr>
          <w:ilvl w:val="2"/>
          <w:numId w:val="1"/>
        </w:numPr>
        <w:spacing w:line="276" w:lineRule="auto"/>
        <w:ind w:left="0" w:firstLine="0"/>
        <w:rPr>
          <w:rFonts w:ascii="Arial" w:hAnsi="Arial" w:cs="Arial"/>
        </w:rPr>
      </w:pPr>
      <w:r w:rsidRPr="002F5B3E">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2F5B3E" w:rsidRDefault="00315FC9" w:rsidP="00C126A0">
      <w:pPr>
        <w:pStyle w:val="PargrafodaLista"/>
        <w:numPr>
          <w:ilvl w:val="2"/>
          <w:numId w:val="1"/>
        </w:numPr>
        <w:spacing w:line="276" w:lineRule="auto"/>
        <w:ind w:left="0" w:firstLine="0"/>
        <w:rPr>
          <w:rFonts w:ascii="Arial" w:hAnsi="Arial" w:cs="Arial"/>
        </w:rPr>
      </w:pPr>
      <w:r w:rsidRPr="002F5B3E">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2F5B3E" w:rsidRDefault="00315FC9" w:rsidP="00C126A0">
      <w:pPr>
        <w:pStyle w:val="PargrafodaLista"/>
        <w:numPr>
          <w:ilvl w:val="2"/>
          <w:numId w:val="1"/>
        </w:numPr>
        <w:spacing w:line="276" w:lineRule="auto"/>
        <w:ind w:left="0" w:firstLine="0"/>
        <w:rPr>
          <w:rFonts w:ascii="Arial" w:hAnsi="Arial" w:cs="Arial"/>
        </w:rPr>
      </w:pPr>
      <w:r w:rsidRPr="002F5B3E">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2F5B3E" w:rsidRDefault="00315FC9" w:rsidP="00C126A0">
      <w:pPr>
        <w:pStyle w:val="PargrafodaLista"/>
        <w:numPr>
          <w:ilvl w:val="2"/>
          <w:numId w:val="1"/>
        </w:numPr>
        <w:spacing w:line="276" w:lineRule="auto"/>
        <w:ind w:left="0" w:firstLine="0"/>
        <w:rPr>
          <w:rFonts w:ascii="Arial" w:hAnsi="Arial" w:cs="Arial"/>
        </w:rPr>
      </w:pPr>
      <w:r w:rsidRPr="002F5B3E">
        <w:rPr>
          <w:rFonts w:ascii="Arial" w:hAnsi="Arial" w:cs="Arial"/>
        </w:rPr>
        <w:t>coordenar a atualização contínua do relatório de riscos durante a gestão do contrato, com apoio dos fiscais técnico, administrativo e setorial;</w:t>
      </w:r>
    </w:p>
    <w:p w14:paraId="4070C52C" w14:textId="77777777" w:rsidR="00315FC9" w:rsidRPr="002F5B3E" w:rsidRDefault="00315FC9" w:rsidP="00C126A0">
      <w:pPr>
        <w:pStyle w:val="PargrafodaLista"/>
        <w:numPr>
          <w:ilvl w:val="2"/>
          <w:numId w:val="1"/>
        </w:numPr>
        <w:spacing w:line="276" w:lineRule="auto"/>
        <w:ind w:left="0" w:firstLine="0"/>
        <w:rPr>
          <w:rFonts w:ascii="Arial" w:hAnsi="Arial" w:cs="Arial"/>
        </w:rPr>
      </w:pPr>
      <w:r w:rsidRPr="002F5B3E">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2F5B3E" w:rsidRDefault="00315FC9" w:rsidP="00C126A0">
      <w:pPr>
        <w:pStyle w:val="PargrafodaLista"/>
        <w:numPr>
          <w:ilvl w:val="2"/>
          <w:numId w:val="1"/>
        </w:numPr>
        <w:spacing w:line="276" w:lineRule="auto"/>
        <w:ind w:left="0" w:firstLine="0"/>
        <w:rPr>
          <w:rFonts w:ascii="Arial" w:hAnsi="Arial" w:cs="Arial"/>
        </w:rPr>
      </w:pPr>
      <w:r w:rsidRPr="002F5B3E">
        <w:rPr>
          <w:rFonts w:ascii="Arial" w:hAnsi="Arial" w:cs="Arial"/>
        </w:rPr>
        <w:t>realizar o recebimento definitivo do objeto do contrato, mediante termo detalhado que comprove o atendimento das exigências contratuais, quando não for designada comissão de recebimento; e</w:t>
      </w:r>
    </w:p>
    <w:p w14:paraId="73BFC963" w14:textId="77777777" w:rsidR="009160B2" w:rsidRPr="002F5B3E" w:rsidRDefault="00315FC9" w:rsidP="00C126A0">
      <w:pPr>
        <w:pStyle w:val="PargrafodaLista"/>
        <w:numPr>
          <w:ilvl w:val="2"/>
          <w:numId w:val="1"/>
        </w:numPr>
        <w:tabs>
          <w:tab w:val="left" w:pos="851"/>
        </w:tabs>
        <w:spacing w:line="276" w:lineRule="auto"/>
        <w:ind w:left="0" w:firstLine="0"/>
        <w:rPr>
          <w:rFonts w:ascii="Arial" w:hAnsi="Arial" w:cs="Arial"/>
        </w:rPr>
      </w:pPr>
      <w:r w:rsidRPr="002F5B3E">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50"/>
    </w:p>
    <w:p w14:paraId="78136350" w14:textId="6C9CDEB9" w:rsidR="009160B2" w:rsidRPr="002F5B3E" w:rsidRDefault="009160B2" w:rsidP="00C126A0">
      <w:pPr>
        <w:pStyle w:val="PargrafodaLista"/>
        <w:numPr>
          <w:ilvl w:val="2"/>
          <w:numId w:val="1"/>
        </w:numPr>
        <w:tabs>
          <w:tab w:val="left" w:pos="851"/>
        </w:tabs>
        <w:spacing w:line="276" w:lineRule="auto"/>
        <w:ind w:left="0" w:firstLine="0"/>
        <w:rPr>
          <w:rFonts w:ascii="Arial" w:hAnsi="Arial" w:cs="Arial"/>
        </w:rPr>
      </w:pPr>
      <w:r w:rsidRPr="002F5B3E">
        <w:rPr>
          <w:rFonts w:ascii="Arial" w:hAnsi="Arial" w:cs="Arial"/>
        </w:rPr>
        <w:t>Compete também ao gestor zelar pela boa execução do objeto, controlar prazos, acompanhar a realização do evento e adotar as providências necessárias para o fiel cumprimento das obrigações assumidas.</w:t>
      </w:r>
    </w:p>
    <w:p w14:paraId="443535FC" w14:textId="62B0E708" w:rsidR="004D6A93" w:rsidRPr="002F5B3E" w:rsidRDefault="00A91DF4" w:rsidP="00C126A0">
      <w:pPr>
        <w:pStyle w:val="PargrafodaLista"/>
        <w:numPr>
          <w:ilvl w:val="2"/>
          <w:numId w:val="21"/>
        </w:numPr>
        <w:tabs>
          <w:tab w:val="left" w:pos="851"/>
        </w:tabs>
        <w:spacing w:line="276" w:lineRule="auto"/>
        <w:ind w:left="0" w:firstLine="0"/>
        <w:rPr>
          <w:rFonts w:ascii="Arial" w:hAnsi="Arial" w:cs="Arial"/>
        </w:rPr>
      </w:pPr>
      <w:r w:rsidRPr="002F5B3E">
        <w:rPr>
          <w:rFonts w:ascii="Arial" w:hAnsi="Arial" w:cs="Arial"/>
        </w:rPr>
        <w:t xml:space="preserve">Fica designado como gestor </w:t>
      </w:r>
      <w:r w:rsidR="009352CA" w:rsidRPr="002F5B3E">
        <w:rPr>
          <w:rFonts w:ascii="Arial" w:hAnsi="Arial" w:cs="Arial"/>
        </w:rPr>
        <w:t>da ata de registro de preços</w:t>
      </w:r>
      <w:r w:rsidR="008674E0" w:rsidRPr="002F5B3E">
        <w:rPr>
          <w:rFonts w:ascii="Arial" w:hAnsi="Arial" w:cs="Arial"/>
          <w:b/>
          <w:bCs/>
        </w:rPr>
        <w:t xml:space="preserve"> </w:t>
      </w:r>
      <w:r w:rsidR="0049319E" w:rsidRPr="002F5B3E">
        <w:rPr>
          <w:rFonts w:ascii="Arial" w:hAnsi="Arial" w:cs="Arial"/>
        </w:rPr>
        <w:t>a</w:t>
      </w:r>
      <w:r w:rsidR="004D6A93" w:rsidRPr="002F5B3E">
        <w:rPr>
          <w:rFonts w:ascii="Arial" w:hAnsi="Arial" w:cs="Arial"/>
        </w:rPr>
        <w:t xml:space="preserve"> Sr</w:t>
      </w:r>
      <w:r w:rsidR="0049319E" w:rsidRPr="002F5B3E">
        <w:rPr>
          <w:rFonts w:ascii="Arial" w:hAnsi="Arial" w:cs="Arial"/>
        </w:rPr>
        <w:t>a</w:t>
      </w:r>
      <w:r w:rsidR="004D6A93" w:rsidRPr="002F5B3E">
        <w:rPr>
          <w:rFonts w:ascii="Arial" w:hAnsi="Arial" w:cs="Arial"/>
        </w:rPr>
        <w:t xml:space="preserve">. </w:t>
      </w:r>
      <w:r w:rsidR="0049319E" w:rsidRPr="002F5B3E">
        <w:rPr>
          <w:rFonts w:ascii="Arial" w:hAnsi="Arial" w:cs="Arial"/>
          <w:kern w:val="16"/>
        </w:rPr>
        <w:t>Schirlei Aparecida Miguel Ribeiro</w:t>
      </w:r>
      <w:r w:rsidR="004D6A93" w:rsidRPr="002F5B3E">
        <w:rPr>
          <w:rFonts w:ascii="Arial" w:hAnsi="Arial" w:cs="Arial"/>
        </w:rPr>
        <w:t>, nomead</w:t>
      </w:r>
      <w:r w:rsidR="0049319E" w:rsidRPr="002F5B3E">
        <w:rPr>
          <w:rFonts w:ascii="Arial" w:hAnsi="Arial" w:cs="Arial"/>
        </w:rPr>
        <w:t>a</w:t>
      </w:r>
      <w:r w:rsidR="004D6A93" w:rsidRPr="002F5B3E">
        <w:rPr>
          <w:rFonts w:ascii="Arial" w:hAnsi="Arial" w:cs="Arial"/>
        </w:rPr>
        <w:t xml:space="preserve"> pelo Decreto 7.</w:t>
      </w:r>
      <w:r w:rsidR="003D1DB7" w:rsidRPr="002F5B3E">
        <w:rPr>
          <w:rFonts w:ascii="Arial" w:hAnsi="Arial" w:cs="Arial"/>
        </w:rPr>
        <w:t>16</w:t>
      </w:r>
      <w:r w:rsidR="0049319E" w:rsidRPr="002F5B3E">
        <w:rPr>
          <w:rFonts w:ascii="Arial" w:hAnsi="Arial" w:cs="Arial"/>
        </w:rPr>
        <w:t>8/</w:t>
      </w:r>
      <w:r w:rsidR="004D6A93" w:rsidRPr="002F5B3E">
        <w:rPr>
          <w:rFonts w:ascii="Arial" w:hAnsi="Arial" w:cs="Arial"/>
        </w:rPr>
        <w:t>2025.</w:t>
      </w:r>
    </w:p>
    <w:p w14:paraId="01418B47" w14:textId="4864CF07" w:rsidR="000D5D9E" w:rsidRPr="002F5B3E" w:rsidRDefault="000D5D9E" w:rsidP="00C126A0">
      <w:pPr>
        <w:pStyle w:val="PargrafodaLista"/>
        <w:tabs>
          <w:tab w:val="left" w:pos="851"/>
        </w:tabs>
        <w:spacing w:line="276" w:lineRule="auto"/>
        <w:ind w:left="0"/>
        <w:rPr>
          <w:rFonts w:ascii="Arial" w:hAnsi="Arial" w:cs="Arial"/>
        </w:rPr>
      </w:pPr>
    </w:p>
    <w:p w14:paraId="490A82B8" w14:textId="065D1E05" w:rsidR="00043621" w:rsidRPr="002F5B3E" w:rsidRDefault="00761A85" w:rsidP="00C126A0">
      <w:pPr>
        <w:pStyle w:val="PargrafodaLista"/>
        <w:numPr>
          <w:ilvl w:val="0"/>
          <w:numId w:val="1"/>
        </w:numPr>
        <w:tabs>
          <w:tab w:val="left" w:pos="851"/>
        </w:tabs>
        <w:spacing w:line="276" w:lineRule="auto"/>
        <w:ind w:left="0" w:firstLine="0"/>
        <w:rPr>
          <w:rFonts w:ascii="Arial" w:hAnsi="Arial" w:cs="Arial"/>
          <w:b/>
          <w:bCs/>
        </w:rPr>
      </w:pPr>
      <w:r w:rsidRPr="002F5B3E">
        <w:rPr>
          <w:rFonts w:ascii="Arial" w:hAnsi="Arial" w:cs="Arial"/>
          <w:b/>
          <w:bCs/>
        </w:rPr>
        <w:t>- OBRIGAÇÕES DAS PARTES</w:t>
      </w:r>
    </w:p>
    <w:p w14:paraId="1C5CC68A" w14:textId="77777777" w:rsidR="00707989" w:rsidRPr="002F5B3E" w:rsidRDefault="00761A85" w:rsidP="00C126A0">
      <w:pPr>
        <w:pStyle w:val="PargrafodaLista"/>
        <w:numPr>
          <w:ilvl w:val="1"/>
          <w:numId w:val="1"/>
        </w:numPr>
        <w:spacing w:line="276" w:lineRule="auto"/>
        <w:ind w:left="0" w:firstLine="0"/>
        <w:rPr>
          <w:rFonts w:ascii="Arial" w:hAnsi="Arial" w:cs="Arial"/>
        </w:rPr>
      </w:pPr>
      <w:r w:rsidRPr="002F5B3E">
        <w:rPr>
          <w:rFonts w:ascii="Arial" w:hAnsi="Arial" w:cs="Arial"/>
        </w:rPr>
        <w:t>- O contrato deverá ser executado fielmente pelas partes de acordo com as cláusulas avençadas e as normas da Lei Federal nº 14.133/21 e seus regulamentos e cada parte responderá pelas consequências de sua inexecução total ou parcial.</w:t>
      </w:r>
    </w:p>
    <w:p w14:paraId="6A08D40D" w14:textId="77777777" w:rsidR="00110012" w:rsidRPr="002F5B3E" w:rsidRDefault="00761A85"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São obrigações do </w:t>
      </w:r>
      <w:r w:rsidRPr="002F5B3E">
        <w:rPr>
          <w:rFonts w:ascii="Arial" w:hAnsi="Arial" w:cs="Arial"/>
          <w:b/>
          <w:bCs/>
        </w:rPr>
        <w:t>CONTRATANTE</w:t>
      </w:r>
      <w:r w:rsidRPr="002F5B3E">
        <w:rPr>
          <w:rFonts w:ascii="Arial" w:hAnsi="Arial" w:cs="Arial"/>
        </w:rPr>
        <w:t>:</w:t>
      </w:r>
    </w:p>
    <w:p w14:paraId="6EA67EA5" w14:textId="341CDF2E" w:rsidR="009A6CD6" w:rsidRPr="002F5B3E" w:rsidRDefault="009A6CD6" w:rsidP="00C126A0">
      <w:pPr>
        <w:pStyle w:val="PargrafodaLista"/>
        <w:numPr>
          <w:ilvl w:val="2"/>
          <w:numId w:val="1"/>
        </w:numPr>
        <w:spacing w:line="276" w:lineRule="auto"/>
        <w:ind w:left="0" w:firstLine="0"/>
        <w:rPr>
          <w:rFonts w:ascii="Arial" w:hAnsi="Arial" w:cs="Arial"/>
        </w:rPr>
      </w:pPr>
      <w:bookmarkStart w:id="51" w:name="_Hlk215567771"/>
      <w:r w:rsidRPr="002F5B3E">
        <w:rPr>
          <w:rFonts w:ascii="Arial" w:hAnsi="Arial" w:cs="Arial"/>
        </w:rPr>
        <w:t xml:space="preserve">Acompanhar e fiscalizar o fornecimento dos </w:t>
      </w:r>
      <w:r w:rsidR="00140E50" w:rsidRPr="002F5B3E">
        <w:rPr>
          <w:rFonts w:ascii="Arial" w:hAnsi="Arial" w:cs="Arial"/>
        </w:rPr>
        <w:t>itens</w:t>
      </w:r>
      <w:r w:rsidRPr="002F5B3E">
        <w:rPr>
          <w:rFonts w:ascii="Arial" w:hAnsi="Arial" w:cs="Arial"/>
        </w:rPr>
        <w:t xml:space="preserve"> bem como o cumprimento das obrigações da proponente vencedora.</w:t>
      </w:r>
    </w:p>
    <w:p w14:paraId="04557668" w14:textId="01E62341" w:rsidR="009A6CD6" w:rsidRPr="002F5B3E" w:rsidRDefault="009A6CD6" w:rsidP="00C126A0">
      <w:pPr>
        <w:pStyle w:val="PargrafodaLista"/>
        <w:numPr>
          <w:ilvl w:val="2"/>
          <w:numId w:val="1"/>
        </w:numPr>
        <w:tabs>
          <w:tab w:val="left" w:pos="567"/>
          <w:tab w:val="left" w:pos="851"/>
        </w:tabs>
        <w:spacing w:line="276" w:lineRule="auto"/>
        <w:ind w:left="0" w:firstLine="0"/>
        <w:rPr>
          <w:rFonts w:ascii="Arial" w:hAnsi="Arial" w:cs="Arial"/>
          <w:bCs/>
        </w:rPr>
      </w:pPr>
      <w:r w:rsidRPr="002F5B3E">
        <w:rPr>
          <w:rFonts w:ascii="Arial" w:hAnsi="Arial" w:cs="Arial"/>
          <w:bCs/>
        </w:rPr>
        <w:t xml:space="preserve">Notificar formal e tempestivamente a </w:t>
      </w:r>
      <w:r w:rsidRPr="002F5B3E">
        <w:rPr>
          <w:rFonts w:ascii="Arial" w:hAnsi="Arial" w:cs="Arial"/>
        </w:rPr>
        <w:t>proponente vencedora</w:t>
      </w:r>
      <w:r w:rsidRPr="002F5B3E">
        <w:rPr>
          <w:rFonts w:ascii="Arial" w:hAnsi="Arial" w:cs="Arial"/>
          <w:bCs/>
        </w:rPr>
        <w:t>, sobre as irregularidades observadas</w:t>
      </w:r>
      <w:r w:rsidR="00E42C5D" w:rsidRPr="002F5B3E">
        <w:rPr>
          <w:rFonts w:ascii="Arial" w:hAnsi="Arial" w:cs="Arial"/>
          <w:bCs/>
        </w:rPr>
        <w:t xml:space="preserve"> na entrega os </w:t>
      </w:r>
      <w:r w:rsidR="00EC0E14" w:rsidRPr="002F5B3E">
        <w:rPr>
          <w:rFonts w:ascii="Arial" w:hAnsi="Arial" w:cs="Arial"/>
          <w:bCs/>
        </w:rPr>
        <w:t>materiais</w:t>
      </w:r>
      <w:r w:rsidR="00E42C5D" w:rsidRPr="002F5B3E">
        <w:rPr>
          <w:rFonts w:ascii="Arial" w:hAnsi="Arial" w:cs="Arial"/>
          <w:bCs/>
        </w:rPr>
        <w:t xml:space="preserve"> e</w:t>
      </w:r>
      <w:r w:rsidRPr="002F5B3E">
        <w:rPr>
          <w:rFonts w:ascii="Arial" w:hAnsi="Arial" w:cs="Arial"/>
          <w:bCs/>
        </w:rPr>
        <w:t xml:space="preserve"> no cumprimento das obrigações assumidas.</w:t>
      </w:r>
    </w:p>
    <w:p w14:paraId="5DAC2E00" w14:textId="51764D33" w:rsidR="009A6CD6" w:rsidRPr="002F5B3E" w:rsidRDefault="009A6CD6" w:rsidP="00C126A0">
      <w:pPr>
        <w:pStyle w:val="PargrafodaLista"/>
        <w:numPr>
          <w:ilvl w:val="2"/>
          <w:numId w:val="1"/>
        </w:numPr>
        <w:spacing w:line="276" w:lineRule="auto"/>
        <w:ind w:left="0" w:firstLine="0"/>
        <w:rPr>
          <w:rFonts w:ascii="Arial" w:hAnsi="Arial" w:cs="Arial"/>
        </w:rPr>
      </w:pPr>
      <w:r w:rsidRPr="002F5B3E">
        <w:rPr>
          <w:rFonts w:ascii="Arial" w:hAnsi="Arial" w:cs="Arial"/>
          <w:bCs/>
        </w:rPr>
        <w:t>Comunicar prontamente a proponente vencedora qualquer anormalidade, imperfeições e/ou irregularidades verificadas no fornecimento dos itens deste edital</w:t>
      </w:r>
      <w:r w:rsidR="00140E50" w:rsidRPr="002F5B3E">
        <w:rPr>
          <w:rFonts w:ascii="Arial" w:hAnsi="Arial" w:cs="Arial"/>
          <w:bCs/>
        </w:rPr>
        <w:t xml:space="preserve"> e na ata de registro de preços</w:t>
      </w:r>
      <w:r w:rsidRPr="002F5B3E">
        <w:rPr>
          <w:rFonts w:ascii="Arial" w:hAnsi="Arial" w:cs="Arial"/>
          <w:bCs/>
        </w:rPr>
        <w:t xml:space="preserve">, </w:t>
      </w:r>
      <w:r w:rsidRPr="002F5B3E">
        <w:rPr>
          <w:rFonts w:ascii="Arial" w:hAnsi="Arial" w:cs="Arial"/>
          <w:bCs/>
        </w:rPr>
        <w:lastRenderedPageBreak/>
        <w:t>podendo também recusá-los caso desatendam as especificações do termo de referência e solicitar a substituição.</w:t>
      </w:r>
    </w:p>
    <w:p w14:paraId="316D9503" w14:textId="77777777" w:rsidR="009A6CD6" w:rsidRPr="002F5B3E" w:rsidRDefault="009A6CD6" w:rsidP="00C126A0">
      <w:pPr>
        <w:pStyle w:val="PargrafodaLista"/>
        <w:numPr>
          <w:ilvl w:val="2"/>
          <w:numId w:val="1"/>
        </w:numPr>
        <w:spacing w:line="276" w:lineRule="auto"/>
        <w:ind w:left="0" w:firstLine="0"/>
        <w:rPr>
          <w:rFonts w:ascii="Arial" w:hAnsi="Arial" w:cs="Arial"/>
        </w:rPr>
      </w:pPr>
      <w:r w:rsidRPr="002F5B3E">
        <w:rPr>
          <w:rFonts w:ascii="Arial" w:hAnsi="Arial" w:cs="Arial"/>
        </w:rPr>
        <w:t>Estando os itens de acordo com o solicitado e respectiva Nota Fiscal devidamente atestada, efetuar o pagamento nas condições, preços e prazos pactuados neste edital.</w:t>
      </w:r>
    </w:p>
    <w:p w14:paraId="53FA53DA" w14:textId="2CE5B100" w:rsidR="009A6CD6" w:rsidRPr="002F5B3E" w:rsidRDefault="009A6CD6"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Acompanhar os prazos de entrega/fornecimento dos itens, </w:t>
      </w:r>
      <w:r w:rsidR="00A20D6D" w:rsidRPr="002F5B3E">
        <w:rPr>
          <w:rFonts w:ascii="Arial" w:hAnsi="Arial" w:cs="Arial"/>
        </w:rPr>
        <w:t xml:space="preserve">podendo intervir para fins de ajustes, </w:t>
      </w:r>
      <w:r w:rsidRPr="002F5B3E">
        <w:rPr>
          <w:rFonts w:ascii="Arial" w:hAnsi="Arial" w:cs="Arial"/>
        </w:rPr>
        <w:t>exigindo que a proponente vencedora tome as providencias necessárias para regularização do fornecimento, sob pena de sanções administrativas previstas na Lei nº 14.133/93 e demais cominações legais.</w:t>
      </w:r>
    </w:p>
    <w:p w14:paraId="456FC223" w14:textId="41B9FB9F" w:rsidR="009A6CD6" w:rsidRPr="002F5B3E" w:rsidRDefault="009A6CD6"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Proporcionar as condições para que </w:t>
      </w:r>
      <w:r w:rsidR="006B5DD6" w:rsidRPr="002F5B3E">
        <w:rPr>
          <w:rFonts w:ascii="Arial" w:hAnsi="Arial" w:cs="Arial"/>
        </w:rPr>
        <w:t xml:space="preserve">a entrega seja realizada na forma estabelecida e que a </w:t>
      </w:r>
      <w:r w:rsidRPr="002F5B3E">
        <w:rPr>
          <w:rFonts w:ascii="Arial" w:hAnsi="Arial" w:cs="Arial"/>
        </w:rPr>
        <w:t>empresa vencedora possa cumprir as obrigações pactuadas.</w:t>
      </w:r>
    </w:p>
    <w:p w14:paraId="6B77A0CA" w14:textId="77777777" w:rsidR="009A6CD6" w:rsidRPr="002F5B3E" w:rsidRDefault="009A6CD6" w:rsidP="00C126A0">
      <w:pPr>
        <w:pStyle w:val="PargrafodaLista"/>
        <w:numPr>
          <w:ilvl w:val="2"/>
          <w:numId w:val="1"/>
        </w:numPr>
        <w:spacing w:line="276" w:lineRule="auto"/>
        <w:ind w:left="0" w:firstLine="0"/>
        <w:rPr>
          <w:rFonts w:ascii="Arial" w:hAnsi="Arial" w:cs="Arial"/>
        </w:rPr>
      </w:pPr>
      <w:bookmarkStart w:id="52" w:name="_Hlk171066226"/>
      <w:r w:rsidRPr="002F5B3E">
        <w:rPr>
          <w:rFonts w:ascii="Arial" w:hAnsi="Arial" w:cs="Arial"/>
        </w:rPr>
        <w:t>Comunicar, por escrito à proponente vencedora o não-recebimento dos itens, apontando as razões, quando for o caso, da(s) sua(s) não-adequação(ões) aos termos contratuais.</w:t>
      </w:r>
    </w:p>
    <w:bookmarkEnd w:id="52"/>
    <w:p w14:paraId="67604AAF" w14:textId="77777777" w:rsidR="009A6CD6" w:rsidRPr="002F5B3E" w:rsidRDefault="009A6CD6" w:rsidP="00C126A0">
      <w:pPr>
        <w:pStyle w:val="PargrafodaLista"/>
        <w:numPr>
          <w:ilvl w:val="2"/>
          <w:numId w:val="1"/>
        </w:numPr>
        <w:tabs>
          <w:tab w:val="left" w:pos="567"/>
          <w:tab w:val="left" w:pos="851"/>
        </w:tabs>
        <w:spacing w:line="276" w:lineRule="auto"/>
        <w:ind w:left="0" w:firstLine="0"/>
        <w:rPr>
          <w:rFonts w:ascii="Arial" w:hAnsi="Arial" w:cs="Arial"/>
          <w:bCs/>
        </w:rPr>
      </w:pPr>
      <w:r w:rsidRPr="002F5B3E">
        <w:rPr>
          <w:rFonts w:ascii="Arial" w:hAnsi="Arial" w:cs="Arial"/>
          <w:bCs/>
        </w:rPr>
        <w:t xml:space="preserve">Fornecer, a qualquer tempo, mediante solicitação da proponente vencedora, informações e esclarecimentos adicionais, dirimir as dúvidas e orientar em todos os casos omissos </w:t>
      </w:r>
      <w:bookmarkStart w:id="53" w:name="_Hlk171068308"/>
      <w:r w:rsidRPr="002F5B3E">
        <w:rPr>
          <w:rFonts w:ascii="Arial" w:hAnsi="Arial" w:cs="Arial"/>
          <w:bCs/>
        </w:rPr>
        <w:t>relativos ao objeto pactuado.</w:t>
      </w:r>
    </w:p>
    <w:bookmarkEnd w:id="53"/>
    <w:p w14:paraId="741E0B97" w14:textId="77777777" w:rsidR="009A6CD6" w:rsidRPr="002F5B3E" w:rsidRDefault="009A6CD6" w:rsidP="00C126A0">
      <w:pPr>
        <w:pStyle w:val="PargrafodaLista"/>
        <w:numPr>
          <w:ilvl w:val="2"/>
          <w:numId w:val="1"/>
        </w:numPr>
        <w:tabs>
          <w:tab w:val="left" w:pos="567"/>
          <w:tab w:val="left" w:pos="851"/>
        </w:tabs>
        <w:spacing w:line="276" w:lineRule="auto"/>
        <w:ind w:left="0" w:firstLine="0"/>
        <w:rPr>
          <w:rFonts w:ascii="Arial" w:hAnsi="Arial" w:cs="Arial"/>
          <w:bCs/>
        </w:rPr>
      </w:pPr>
      <w:r w:rsidRPr="002F5B3E">
        <w:rPr>
          <w:rFonts w:ascii="Arial" w:hAnsi="Arial" w:cs="Arial"/>
          <w:bCs/>
        </w:rPr>
        <w:t xml:space="preserve">Aplicar sanções administrativas contratuais pertinentes, quando necessárias. </w:t>
      </w:r>
    </w:p>
    <w:p w14:paraId="3FAF8EE6" w14:textId="77777777" w:rsidR="009A6CD6" w:rsidRPr="002F5B3E" w:rsidRDefault="009A6CD6" w:rsidP="00C126A0">
      <w:pPr>
        <w:pStyle w:val="PargrafodaLista"/>
        <w:numPr>
          <w:ilvl w:val="2"/>
          <w:numId w:val="1"/>
        </w:numPr>
        <w:tabs>
          <w:tab w:val="left" w:pos="567"/>
          <w:tab w:val="left" w:pos="851"/>
        </w:tabs>
        <w:spacing w:line="276" w:lineRule="auto"/>
        <w:ind w:left="0" w:firstLine="0"/>
        <w:rPr>
          <w:rFonts w:ascii="Arial" w:hAnsi="Arial" w:cs="Arial"/>
          <w:bCs/>
        </w:rPr>
      </w:pPr>
      <w:r w:rsidRPr="002F5B3E">
        <w:rPr>
          <w:rFonts w:ascii="Arial" w:hAnsi="Arial" w:cs="Arial"/>
          <w:bCs/>
        </w:rPr>
        <w:t xml:space="preserve">Permitir que os funcionários da </w:t>
      </w:r>
      <w:r w:rsidRPr="002F5B3E">
        <w:rPr>
          <w:rFonts w:ascii="Arial" w:hAnsi="Arial" w:cs="Arial"/>
        </w:rPr>
        <w:t xml:space="preserve">proponente vencedora </w:t>
      </w:r>
      <w:r w:rsidRPr="002F5B3E">
        <w:rPr>
          <w:rFonts w:ascii="Arial" w:hAnsi="Arial" w:cs="Arial"/>
          <w:bCs/>
        </w:rPr>
        <w:t>tenham acesso aos locais de entrega dos itens solicitados.</w:t>
      </w:r>
    </w:p>
    <w:p w14:paraId="57E65E5C" w14:textId="19140AD1" w:rsidR="00EC0E14" w:rsidRPr="002F5B3E"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2F5B3E">
        <w:rPr>
          <w:rFonts w:ascii="Arial" w:hAnsi="Arial" w:cs="Arial"/>
          <w:bCs/>
        </w:rPr>
        <w:t xml:space="preserve">Emitir as Autorizações de Fornecimento (AFs) conforme a necessidade </w:t>
      </w:r>
      <w:r w:rsidR="00891DA4" w:rsidRPr="002F5B3E">
        <w:rPr>
          <w:rFonts w:ascii="Arial" w:hAnsi="Arial" w:cs="Arial"/>
          <w:bCs/>
        </w:rPr>
        <w:t>da Secretaria</w:t>
      </w:r>
      <w:r w:rsidRPr="002F5B3E">
        <w:rPr>
          <w:rFonts w:ascii="Arial" w:hAnsi="Arial" w:cs="Arial"/>
          <w:bCs/>
        </w:rPr>
        <w:t xml:space="preserve"> e dentro da vigência da Ata de Registro de Preços e/ou contrato;</w:t>
      </w:r>
    </w:p>
    <w:p w14:paraId="3BBED793" w14:textId="77777777" w:rsidR="00EC0E14" w:rsidRPr="002F5B3E"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2F5B3E">
        <w:rPr>
          <w:rFonts w:ascii="Arial" w:hAnsi="Arial" w:cs="Arial"/>
          <w:bCs/>
        </w:rPr>
        <w:t>Proporcionar à contratada as informações e condições adequadas para a correta execução do fornecimento;</w:t>
      </w:r>
    </w:p>
    <w:p w14:paraId="2360E850" w14:textId="77777777" w:rsidR="00EC0E14" w:rsidRPr="002F5B3E"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2F5B3E">
        <w:rPr>
          <w:rFonts w:ascii="Arial" w:hAnsi="Arial" w:cs="Arial"/>
          <w:bCs/>
        </w:rPr>
        <w:t>Fiscalizar e acompanhar a entrega dos materiais, por meio do Gestor e Fiscal do contrato, registrando eventuais não conformidades;</w:t>
      </w:r>
    </w:p>
    <w:p w14:paraId="57BD0A98" w14:textId="77777777" w:rsidR="00EC0E14" w:rsidRPr="002F5B3E"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2F5B3E">
        <w:rPr>
          <w:rFonts w:ascii="Arial" w:hAnsi="Arial" w:cs="Arial"/>
          <w:bCs/>
        </w:rPr>
        <w:t>Efetuar o pagamento dos materiais devidamente entregues e aceitos, dentro dos prazos estabelecidos no instrumento contratual;</w:t>
      </w:r>
    </w:p>
    <w:p w14:paraId="0A4C58A4" w14:textId="77777777" w:rsidR="00EC0E14" w:rsidRPr="002F5B3E"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2F5B3E">
        <w:rPr>
          <w:rFonts w:ascii="Arial" w:hAnsi="Arial" w:cs="Arial"/>
          <w:bCs/>
        </w:rPr>
        <w:t>Comunicar formalmente à contratada sobre quaisquer ocorrências, irregularidades ou descumprimentos identificados durante a execução;</w:t>
      </w:r>
    </w:p>
    <w:p w14:paraId="2DF142E0" w14:textId="77777777" w:rsidR="00EC0E14" w:rsidRPr="002F5B3E"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2F5B3E">
        <w:rPr>
          <w:rFonts w:ascii="Arial" w:hAnsi="Arial" w:cs="Arial"/>
          <w:bCs/>
        </w:rPr>
        <w:t>Promover, se necessário, a substituição do Gestor ou Fiscal do contrato, assegurando a continuidade da fiscalização.</w:t>
      </w:r>
    </w:p>
    <w:bookmarkEnd w:id="51"/>
    <w:p w14:paraId="509DFC56" w14:textId="77777777" w:rsidR="00EC0E14" w:rsidRPr="002F5B3E" w:rsidRDefault="00EC0E14" w:rsidP="00C126A0">
      <w:pPr>
        <w:pStyle w:val="PargrafodaLista"/>
        <w:tabs>
          <w:tab w:val="left" w:pos="567"/>
          <w:tab w:val="left" w:pos="851"/>
        </w:tabs>
        <w:spacing w:line="276" w:lineRule="auto"/>
        <w:ind w:left="0"/>
        <w:rPr>
          <w:rFonts w:ascii="Arial" w:hAnsi="Arial" w:cs="Arial"/>
          <w:bCs/>
        </w:rPr>
      </w:pPr>
    </w:p>
    <w:p w14:paraId="4D09EEE3" w14:textId="77777777" w:rsidR="009A6CD6" w:rsidRPr="002F5B3E" w:rsidRDefault="009A6CD6"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São obrigações da </w:t>
      </w:r>
      <w:r w:rsidRPr="002F5B3E">
        <w:rPr>
          <w:rFonts w:ascii="Arial" w:hAnsi="Arial" w:cs="Arial"/>
          <w:b/>
          <w:bCs/>
        </w:rPr>
        <w:t>PROPONENTE VENCEDORA</w:t>
      </w:r>
      <w:r w:rsidRPr="002F5B3E">
        <w:rPr>
          <w:rFonts w:ascii="Arial" w:hAnsi="Arial" w:cs="Arial"/>
        </w:rPr>
        <w:t>:</w:t>
      </w:r>
    </w:p>
    <w:p w14:paraId="111E526F" w14:textId="2D0F81EB" w:rsidR="009A6CD6" w:rsidRPr="00BD1B84" w:rsidRDefault="009A6CD6" w:rsidP="00C126A0">
      <w:pPr>
        <w:pStyle w:val="PargrafodaLista"/>
        <w:numPr>
          <w:ilvl w:val="2"/>
          <w:numId w:val="1"/>
        </w:numPr>
        <w:tabs>
          <w:tab w:val="left" w:pos="851"/>
        </w:tabs>
        <w:spacing w:line="276" w:lineRule="auto"/>
        <w:ind w:left="0" w:firstLine="0"/>
        <w:rPr>
          <w:rFonts w:ascii="Arial" w:hAnsi="Arial" w:cs="Arial"/>
        </w:rPr>
      </w:pPr>
      <w:bookmarkStart w:id="54" w:name="_Hlk215567882"/>
      <w:r w:rsidRPr="00BD1B84">
        <w:rPr>
          <w:rFonts w:ascii="Arial" w:hAnsi="Arial" w:cs="Arial"/>
        </w:rPr>
        <w:t xml:space="preserve">Certificar-se preliminarmente de todas as condições exigidas </w:t>
      </w:r>
      <w:r w:rsidR="00891DA4" w:rsidRPr="00BD1B84">
        <w:rPr>
          <w:rFonts w:ascii="Arial" w:hAnsi="Arial" w:cs="Arial"/>
        </w:rPr>
        <w:t>no</w:t>
      </w:r>
      <w:r w:rsidRPr="00BD1B84">
        <w:rPr>
          <w:rFonts w:ascii="Arial" w:hAnsi="Arial" w:cs="Arial"/>
        </w:rPr>
        <w:t xml:space="preserve"> edital e seus anexos, não sendo levada em consideração qualquer argumentação posterior de desconhecimento.</w:t>
      </w:r>
    </w:p>
    <w:p w14:paraId="437FE389" w14:textId="77777777" w:rsidR="00567592" w:rsidRPr="00BD1B84" w:rsidRDefault="009A6CD6" w:rsidP="00C126A0">
      <w:pPr>
        <w:pStyle w:val="PargrafodaLista"/>
        <w:numPr>
          <w:ilvl w:val="2"/>
          <w:numId w:val="1"/>
        </w:numPr>
        <w:spacing w:line="276" w:lineRule="auto"/>
        <w:ind w:left="0" w:firstLine="0"/>
        <w:rPr>
          <w:rFonts w:ascii="Arial" w:hAnsi="Arial" w:cs="Arial"/>
        </w:rPr>
      </w:pPr>
      <w:r w:rsidRPr="00BD1B84">
        <w:rPr>
          <w:rFonts w:ascii="Arial" w:hAnsi="Arial" w:cs="Arial"/>
        </w:rPr>
        <w:t xml:space="preserve">Entregar os </w:t>
      </w:r>
      <w:r w:rsidR="006263DA" w:rsidRPr="00BD1B84">
        <w:rPr>
          <w:rFonts w:ascii="Arial" w:hAnsi="Arial" w:cs="Arial"/>
        </w:rPr>
        <w:t>itens</w:t>
      </w:r>
      <w:r w:rsidRPr="00BD1B84">
        <w:rPr>
          <w:rFonts w:ascii="Arial" w:hAnsi="Arial" w:cs="Arial"/>
        </w:rPr>
        <w:t xml:space="preserve"> objeto desta licitação conforme as especificações constantes no termo de Referência, acompanhado da respectiva Nota Fiscal, na qual constarão as indicações referentes a marca, modelo, fabricante, procedência e etc, cumprindo o prazo estabelecido neste edital e responsabilizar-se pela quantidade e qualidade dos itens;</w:t>
      </w:r>
    </w:p>
    <w:p w14:paraId="403622A0" w14:textId="558BBB91" w:rsidR="00567592" w:rsidRPr="00BD1B84" w:rsidRDefault="00567592" w:rsidP="00C126A0">
      <w:pPr>
        <w:pStyle w:val="PargrafodaLista"/>
        <w:numPr>
          <w:ilvl w:val="2"/>
          <w:numId w:val="1"/>
        </w:numPr>
        <w:spacing w:line="276" w:lineRule="auto"/>
        <w:ind w:left="0" w:firstLine="0"/>
        <w:rPr>
          <w:rFonts w:ascii="Arial" w:hAnsi="Arial" w:cs="Arial"/>
        </w:rPr>
      </w:pPr>
      <w:r w:rsidRPr="00BD1B84">
        <w:rPr>
          <w:rFonts w:ascii="Arial" w:hAnsi="Arial" w:cs="Arial"/>
        </w:rPr>
        <w:t xml:space="preserve">Responsabilizar-se pela integridade, transporte e </w:t>
      </w:r>
      <w:r w:rsidRPr="00BD1B84">
        <w:rPr>
          <w:rFonts w:ascii="Arial" w:hAnsi="Arial" w:cs="Arial"/>
          <w:b/>
          <w:bCs/>
        </w:rPr>
        <w:t>descarregamento</w:t>
      </w:r>
      <w:r w:rsidRPr="00BD1B84">
        <w:rPr>
          <w:rFonts w:ascii="Arial" w:hAnsi="Arial" w:cs="Arial"/>
        </w:rPr>
        <w:t xml:space="preserve"> dos </w:t>
      </w:r>
      <w:r w:rsidR="00B0297D" w:rsidRPr="00BD1B84">
        <w:rPr>
          <w:rFonts w:ascii="Arial" w:hAnsi="Arial" w:cs="Arial"/>
        </w:rPr>
        <w:t>itens</w:t>
      </w:r>
      <w:r w:rsidRPr="00BD1B84">
        <w:rPr>
          <w:rFonts w:ascii="Arial" w:hAnsi="Arial" w:cs="Arial"/>
        </w:rPr>
        <w:t xml:space="preserve"> até o local designado;</w:t>
      </w:r>
    </w:p>
    <w:p w14:paraId="5233FCD9" w14:textId="28DD0E72" w:rsidR="009A6CD6" w:rsidRPr="00BD1B84" w:rsidRDefault="009A6CD6" w:rsidP="00C126A0">
      <w:pPr>
        <w:pStyle w:val="PargrafodaLista"/>
        <w:numPr>
          <w:ilvl w:val="2"/>
          <w:numId w:val="1"/>
        </w:numPr>
        <w:spacing w:line="276" w:lineRule="auto"/>
        <w:ind w:left="0" w:firstLine="0"/>
        <w:rPr>
          <w:rFonts w:ascii="Arial" w:hAnsi="Arial" w:cs="Arial"/>
        </w:rPr>
      </w:pPr>
      <w:r w:rsidRPr="00BD1B84">
        <w:rPr>
          <w:rFonts w:ascii="Arial" w:hAnsi="Arial" w:cs="Arial"/>
        </w:rPr>
        <w:t>Notificar o CONTRATANTE, por escrito, todas as ocorrências que porventura possam prejudicar ou embaraçar o perfeito fornecimento dos itens.</w:t>
      </w:r>
    </w:p>
    <w:p w14:paraId="2F77FC0E" w14:textId="7CCF5CD2" w:rsidR="009A6CD6" w:rsidRPr="00BD1B84" w:rsidRDefault="009A6CD6" w:rsidP="00C126A0">
      <w:pPr>
        <w:pStyle w:val="PargrafodaLista"/>
        <w:numPr>
          <w:ilvl w:val="2"/>
          <w:numId w:val="1"/>
        </w:numPr>
        <w:spacing w:line="276" w:lineRule="auto"/>
        <w:ind w:left="0" w:firstLine="0"/>
        <w:rPr>
          <w:rFonts w:ascii="Arial" w:hAnsi="Arial" w:cs="Arial"/>
        </w:rPr>
      </w:pPr>
      <w:r w:rsidRPr="00BD1B84">
        <w:rPr>
          <w:rFonts w:ascii="Arial" w:hAnsi="Arial" w:cs="Arial"/>
          <w:bCs/>
        </w:rPr>
        <w:t xml:space="preserve">Comunicar, imediatamente e por escrito, à </w:t>
      </w:r>
      <w:r w:rsidR="008F3C9E" w:rsidRPr="00BD1B84">
        <w:rPr>
          <w:rFonts w:ascii="Arial" w:hAnsi="Arial" w:cs="Arial"/>
        </w:rPr>
        <w:t xml:space="preserve">Secretaria </w:t>
      </w:r>
      <w:r w:rsidR="006263DA" w:rsidRPr="00BD1B84">
        <w:rPr>
          <w:rFonts w:ascii="Arial" w:hAnsi="Arial" w:cs="Arial"/>
        </w:rPr>
        <w:t>solicitante</w:t>
      </w:r>
      <w:r w:rsidR="008F3C9E" w:rsidRPr="00BD1B84">
        <w:rPr>
          <w:rFonts w:ascii="Arial" w:hAnsi="Arial" w:cs="Arial"/>
          <w:bCs/>
        </w:rPr>
        <w:t xml:space="preserve"> </w:t>
      </w:r>
      <w:r w:rsidRPr="00BD1B84">
        <w:rPr>
          <w:rFonts w:ascii="Arial" w:hAnsi="Arial" w:cs="Arial"/>
          <w:bCs/>
        </w:rPr>
        <w:t xml:space="preserve">qualquer anormalidade verificada, inclusive de ordem funcional, para que sejam adotadas as providências de regularização </w:t>
      </w:r>
      <w:r w:rsidRPr="00BD1B84">
        <w:rPr>
          <w:rFonts w:ascii="Arial" w:hAnsi="Arial" w:cs="Arial"/>
          <w:bCs/>
        </w:rPr>
        <w:lastRenderedPageBreak/>
        <w:t xml:space="preserve">necessárias, bem como, qualquer fato que possa implicar no atraso da entrega/fornecimento dos </w:t>
      </w:r>
      <w:r w:rsidR="006263DA" w:rsidRPr="00BD1B84">
        <w:rPr>
          <w:rFonts w:ascii="Arial" w:hAnsi="Arial" w:cs="Arial"/>
          <w:bCs/>
        </w:rPr>
        <w:t>itens</w:t>
      </w:r>
      <w:r w:rsidRPr="00BD1B84">
        <w:rPr>
          <w:rFonts w:ascii="Arial" w:hAnsi="Arial" w:cs="Arial"/>
          <w:bCs/>
        </w:rPr>
        <w:t>, ou anormalidade que venha interferir na entrega/fornecimento quando solicitado.</w:t>
      </w:r>
    </w:p>
    <w:p w14:paraId="290D7C28" w14:textId="77777777" w:rsidR="009A6CD6" w:rsidRPr="00BD1B84" w:rsidRDefault="009A6CD6" w:rsidP="00C126A0">
      <w:pPr>
        <w:pStyle w:val="PargrafodaLista"/>
        <w:numPr>
          <w:ilvl w:val="2"/>
          <w:numId w:val="1"/>
        </w:numPr>
        <w:tabs>
          <w:tab w:val="left" w:pos="851"/>
        </w:tabs>
        <w:spacing w:line="276" w:lineRule="auto"/>
        <w:ind w:left="0" w:firstLine="0"/>
        <w:rPr>
          <w:rFonts w:ascii="Arial" w:hAnsi="Arial" w:cs="Arial"/>
        </w:rPr>
      </w:pPr>
      <w:r w:rsidRPr="00BD1B84">
        <w:rPr>
          <w:rFonts w:ascii="Arial" w:hAnsi="Arial" w:cs="Arial"/>
          <w:bCs/>
        </w:rPr>
        <w:t>Não transferir a terceiros nem subcontratar, por qualquer forma, nem mesmo parcialmente, as obrigações assumidas.</w:t>
      </w:r>
    </w:p>
    <w:p w14:paraId="0560C08F" w14:textId="297D06FF" w:rsidR="009A6CD6" w:rsidRPr="00BD1B84" w:rsidRDefault="009A6CD6" w:rsidP="00C126A0">
      <w:pPr>
        <w:pStyle w:val="PargrafodaLista"/>
        <w:numPr>
          <w:ilvl w:val="2"/>
          <w:numId w:val="1"/>
        </w:numPr>
        <w:tabs>
          <w:tab w:val="left" w:pos="851"/>
        </w:tabs>
        <w:spacing w:line="276" w:lineRule="auto"/>
        <w:ind w:left="0" w:firstLine="0"/>
        <w:rPr>
          <w:rFonts w:ascii="Arial" w:hAnsi="Arial" w:cs="Arial"/>
        </w:rPr>
      </w:pPr>
      <w:r w:rsidRPr="00BD1B84">
        <w:rPr>
          <w:rFonts w:ascii="Arial" w:hAnsi="Arial" w:cs="Arial"/>
        </w:rPr>
        <w:t xml:space="preserve">Prestar todos os esclarecimentos que forem solicitados pelo contratante, durante o fornecimento dos </w:t>
      </w:r>
      <w:r w:rsidR="003F3E5D" w:rsidRPr="00BD1B84">
        <w:rPr>
          <w:rFonts w:ascii="Arial" w:hAnsi="Arial" w:cs="Arial"/>
        </w:rPr>
        <w:t>itens</w:t>
      </w:r>
      <w:r w:rsidRPr="00BD1B84">
        <w:rPr>
          <w:rFonts w:ascii="Arial" w:hAnsi="Arial" w:cs="Arial"/>
        </w:rPr>
        <w:t>.</w:t>
      </w:r>
    </w:p>
    <w:p w14:paraId="6BC7E000" w14:textId="77777777" w:rsidR="009A6CD6" w:rsidRPr="00BD1B84" w:rsidRDefault="009A6CD6" w:rsidP="00C126A0">
      <w:pPr>
        <w:pStyle w:val="PargrafodaLista"/>
        <w:numPr>
          <w:ilvl w:val="2"/>
          <w:numId w:val="1"/>
        </w:numPr>
        <w:tabs>
          <w:tab w:val="left" w:pos="851"/>
        </w:tabs>
        <w:spacing w:line="276" w:lineRule="auto"/>
        <w:ind w:left="0" w:firstLine="0"/>
        <w:rPr>
          <w:rFonts w:ascii="Arial" w:hAnsi="Arial" w:cs="Arial"/>
        </w:rPr>
      </w:pPr>
      <w:r w:rsidRPr="00BD1B84">
        <w:rPr>
          <w:rFonts w:ascii="Arial" w:hAnsi="Arial" w:cs="Arial"/>
        </w:rPr>
        <w:t>Em nenhuma hipótese, veicular publicidade ou qualquer outra informação acerca do fornecimento a ser contratado, sem prévia autorização do CONTRATANTE.</w:t>
      </w:r>
    </w:p>
    <w:p w14:paraId="6DE946B9" w14:textId="77777777" w:rsidR="009A6CD6" w:rsidRPr="00BD1B84" w:rsidRDefault="009A6CD6" w:rsidP="00C126A0">
      <w:pPr>
        <w:pStyle w:val="PargrafodaLista"/>
        <w:numPr>
          <w:ilvl w:val="2"/>
          <w:numId w:val="1"/>
        </w:numPr>
        <w:tabs>
          <w:tab w:val="left" w:pos="851"/>
        </w:tabs>
        <w:spacing w:line="276" w:lineRule="auto"/>
        <w:ind w:left="0" w:firstLine="0"/>
        <w:rPr>
          <w:rFonts w:ascii="Arial" w:hAnsi="Arial" w:cs="Arial"/>
        </w:rPr>
      </w:pPr>
      <w:r w:rsidRPr="00BD1B84">
        <w:rPr>
          <w:rFonts w:ascii="Arial" w:hAnsi="Arial" w:cs="Arial"/>
        </w:rPr>
        <w:t>- Manter, durante a execução contratual, em compatibilidade com as obrigações assumidas, todas as condições de qualificação e habilitação exigidas na licitação</w:t>
      </w:r>
      <w:r w:rsidRPr="00BD1B84">
        <w:rPr>
          <w:rFonts w:ascii="Arial" w:hAnsi="Arial" w:cs="Arial"/>
          <w:bCs/>
        </w:rPr>
        <w:t xml:space="preserve"> </w:t>
      </w:r>
      <w:bookmarkStart w:id="55" w:name="_Hlk169597760"/>
      <w:r w:rsidRPr="00BD1B84">
        <w:rPr>
          <w:rFonts w:ascii="Arial" w:hAnsi="Arial" w:cs="Arial"/>
          <w:bCs/>
        </w:rPr>
        <w:t>informando o contratante à ocorrência de qualquer alteração nas referidas condições.</w:t>
      </w:r>
    </w:p>
    <w:p w14:paraId="294B289C" w14:textId="02907B25" w:rsidR="009A6CD6" w:rsidRPr="00BD1B84" w:rsidRDefault="009A6CD6" w:rsidP="00C126A0">
      <w:pPr>
        <w:numPr>
          <w:ilvl w:val="2"/>
          <w:numId w:val="1"/>
        </w:numPr>
        <w:autoSpaceDE/>
        <w:autoSpaceDN/>
        <w:spacing w:line="276" w:lineRule="auto"/>
        <w:ind w:left="0" w:firstLine="0"/>
        <w:jc w:val="both"/>
        <w:rPr>
          <w:rFonts w:ascii="Arial" w:hAnsi="Arial" w:cs="Arial"/>
        </w:rPr>
      </w:pPr>
      <w:r w:rsidRPr="00BD1B84">
        <w:rPr>
          <w:rFonts w:ascii="Arial" w:hAnsi="Arial" w:cs="Arial"/>
          <w:b/>
          <w:bCs/>
        </w:rPr>
        <w:t>Os pedidos serão de acordo com a necessidade do município</w:t>
      </w:r>
      <w:r w:rsidRPr="00BD1B84">
        <w:rPr>
          <w:rFonts w:ascii="Arial" w:hAnsi="Arial" w:cs="Arial"/>
        </w:rPr>
        <w:t>, ficando a proponente vencedora obrigada a fornecer os itens independentemente da quantidade solicitada, ou seja, não poderá exigir quantidade mínima para realizar a entrega.</w:t>
      </w:r>
    </w:p>
    <w:bookmarkEnd w:id="55"/>
    <w:p w14:paraId="4361B6D2" w14:textId="1FAD082F" w:rsidR="009A6CD6" w:rsidRPr="00BD1B84" w:rsidRDefault="009A6CD6" w:rsidP="00C126A0">
      <w:pPr>
        <w:pStyle w:val="PargrafodaLista"/>
        <w:numPr>
          <w:ilvl w:val="2"/>
          <w:numId w:val="1"/>
        </w:numPr>
        <w:tabs>
          <w:tab w:val="left" w:pos="851"/>
        </w:tabs>
        <w:spacing w:line="276" w:lineRule="auto"/>
        <w:ind w:left="0" w:firstLine="0"/>
        <w:rPr>
          <w:rFonts w:ascii="Arial" w:hAnsi="Arial" w:cs="Arial"/>
        </w:rPr>
      </w:pPr>
      <w:r w:rsidRPr="00BD1B84">
        <w:rPr>
          <w:rFonts w:ascii="Arial" w:hAnsi="Arial" w:cs="Arial"/>
        </w:rPr>
        <w:t xml:space="preserve">- </w:t>
      </w:r>
      <w:r w:rsidRPr="00BD1B84">
        <w:rPr>
          <w:rFonts w:ascii="Arial" w:hAnsi="Arial" w:cs="Arial"/>
          <w:bCs/>
        </w:rPr>
        <w:t xml:space="preserve">Responsabilizar-se por todas as despesas diretas e indiretas relativas à entrega dos itens tais como: seguros, transporte/frete, tributos, encargos trabalhistas, previdenciários, </w:t>
      </w:r>
      <w:r w:rsidRPr="00BD1B84">
        <w:rPr>
          <w:rFonts w:ascii="Arial" w:hAnsi="Arial" w:cs="Arial"/>
        </w:rPr>
        <w:t xml:space="preserve">fiscais, comerciais e de responsabilidade civil decorrentes da entrega dos itens deste edital, </w:t>
      </w:r>
      <w:r w:rsidRPr="00BD1B84">
        <w:rPr>
          <w:rFonts w:ascii="Arial" w:hAnsi="Arial" w:cs="Arial"/>
          <w:bCs/>
        </w:rPr>
        <w:t>sem custo posterior ao município de Vera Cruz do Oeste</w:t>
      </w:r>
      <w:r w:rsidR="00D377E4" w:rsidRPr="00BD1B84">
        <w:rPr>
          <w:rFonts w:ascii="Arial" w:hAnsi="Arial" w:cs="Arial"/>
          <w:bCs/>
        </w:rPr>
        <w:t>-PR</w:t>
      </w:r>
      <w:r w:rsidRPr="00BD1B84">
        <w:rPr>
          <w:rFonts w:ascii="Arial" w:hAnsi="Arial" w:cs="Arial"/>
        </w:rPr>
        <w:t>;</w:t>
      </w:r>
    </w:p>
    <w:p w14:paraId="44DC2BC8" w14:textId="77777777" w:rsidR="00A13D98" w:rsidRPr="00BD1B84" w:rsidRDefault="009A6CD6" w:rsidP="00C126A0">
      <w:pPr>
        <w:pStyle w:val="PargrafodaLista"/>
        <w:numPr>
          <w:ilvl w:val="2"/>
          <w:numId w:val="1"/>
        </w:numPr>
        <w:tabs>
          <w:tab w:val="left" w:pos="851"/>
        </w:tabs>
        <w:spacing w:line="276" w:lineRule="auto"/>
        <w:ind w:left="0" w:firstLine="0"/>
        <w:rPr>
          <w:rFonts w:ascii="Arial" w:hAnsi="Arial" w:cs="Arial"/>
        </w:rPr>
      </w:pPr>
      <w:r w:rsidRPr="00BD1B84">
        <w:rPr>
          <w:rFonts w:ascii="Arial" w:hAnsi="Arial" w:cs="Arial"/>
          <w:bCs/>
        </w:rPr>
        <w:t xml:space="preserve">Responder por danos e avarias que venham a ser causadas ao contratante ou a terceiros por seus empregados ou preposto, desde que fique comprovada sua culpa ou dolo, não excluindo ou reduzindo sua responsabilidade, a fiscalização ou o acompanhamento realizado pelo Contratante, de acordo com a lei nº 14.133/2021. </w:t>
      </w:r>
    </w:p>
    <w:p w14:paraId="662DE26F" w14:textId="72D8E73E" w:rsidR="00A13D98" w:rsidRPr="00BD1B84" w:rsidRDefault="009B15FF" w:rsidP="00C126A0">
      <w:pPr>
        <w:pStyle w:val="PargrafodaLista"/>
        <w:numPr>
          <w:ilvl w:val="2"/>
          <w:numId w:val="1"/>
        </w:numPr>
        <w:tabs>
          <w:tab w:val="left" w:pos="851"/>
        </w:tabs>
        <w:spacing w:line="276" w:lineRule="auto"/>
        <w:ind w:left="0" w:firstLine="0"/>
        <w:rPr>
          <w:rFonts w:ascii="Arial" w:hAnsi="Arial" w:cs="Arial"/>
        </w:rPr>
      </w:pPr>
      <w:r w:rsidRPr="00BD1B84">
        <w:rPr>
          <w:rFonts w:ascii="Arial" w:hAnsi="Arial" w:cs="Arial"/>
        </w:rPr>
        <w:t xml:space="preserve">Atender prontamente a quaisquer exigências da Secretaria </w:t>
      </w:r>
      <w:r w:rsidR="00567592" w:rsidRPr="00BD1B84">
        <w:rPr>
          <w:rFonts w:ascii="Arial" w:hAnsi="Arial" w:cs="Arial"/>
        </w:rPr>
        <w:t>demandante</w:t>
      </w:r>
      <w:r w:rsidRPr="00BD1B84">
        <w:rPr>
          <w:rFonts w:ascii="Arial" w:hAnsi="Arial" w:cs="Arial"/>
        </w:rPr>
        <w:t>, inerentes ao objeto da presente licitação.</w:t>
      </w:r>
    </w:p>
    <w:p w14:paraId="660575C9" w14:textId="77777777" w:rsidR="009A6CD6" w:rsidRPr="00BD1B84" w:rsidRDefault="009A6CD6" w:rsidP="00C126A0">
      <w:pPr>
        <w:pStyle w:val="PargrafodaLista"/>
        <w:numPr>
          <w:ilvl w:val="2"/>
          <w:numId w:val="1"/>
        </w:numPr>
        <w:tabs>
          <w:tab w:val="left" w:pos="851"/>
        </w:tabs>
        <w:spacing w:line="276" w:lineRule="auto"/>
        <w:ind w:left="0" w:firstLine="0"/>
        <w:rPr>
          <w:rFonts w:ascii="Arial" w:hAnsi="Arial" w:cs="Arial"/>
        </w:rPr>
      </w:pPr>
      <w:r w:rsidRPr="00BD1B84">
        <w:rPr>
          <w:rFonts w:ascii="Arial" w:hAnsi="Arial" w:cs="Arial"/>
          <w:bCs/>
        </w:rPr>
        <w:t xml:space="preserve">Responsabilizar-se </w:t>
      </w:r>
      <w:r w:rsidRPr="00BD1B84">
        <w:rPr>
          <w:rFonts w:ascii="Arial" w:hAnsi="Arial" w:cs="Arial"/>
        </w:rPr>
        <w:t>pelo fiel cumprimento do objeto contratado</w:t>
      </w:r>
      <w:r w:rsidRPr="00BD1B84">
        <w:rPr>
          <w:rFonts w:ascii="Arial" w:hAnsi="Arial" w:cs="Arial"/>
          <w:bCs/>
        </w:rPr>
        <w:t xml:space="preserve">, bem como por quaisquer acidentes, que venham a vitimar seus empregados e/ou terceiros, decorrentes do fornecimento/entrega. </w:t>
      </w:r>
    </w:p>
    <w:p w14:paraId="7A848086" w14:textId="77777777" w:rsidR="009A6CD6" w:rsidRPr="00BD1B84" w:rsidRDefault="009A6CD6" w:rsidP="00C126A0">
      <w:pPr>
        <w:pStyle w:val="PargrafodaLista"/>
        <w:numPr>
          <w:ilvl w:val="2"/>
          <w:numId w:val="1"/>
        </w:numPr>
        <w:tabs>
          <w:tab w:val="left" w:pos="851"/>
        </w:tabs>
        <w:spacing w:line="276" w:lineRule="auto"/>
        <w:ind w:left="0" w:firstLine="0"/>
        <w:rPr>
          <w:rFonts w:ascii="Arial" w:hAnsi="Arial" w:cs="Arial"/>
        </w:rPr>
      </w:pPr>
      <w:r w:rsidRPr="00BD1B84">
        <w:rPr>
          <w:rFonts w:ascii="Arial" w:hAnsi="Arial" w:cs="Arial"/>
          <w:bCs/>
        </w:rPr>
        <w:t>Observar rigorosamente as normas técnicas, regulamentadoras, de segurança, de higiene, medicina do trabalho e ambientais, de acordo com a Lei nº 14.133/2021.</w:t>
      </w:r>
    </w:p>
    <w:p w14:paraId="48439315" w14:textId="77777777" w:rsidR="009A6CD6" w:rsidRPr="00BD1B84" w:rsidRDefault="009A6CD6" w:rsidP="00C126A0">
      <w:pPr>
        <w:pStyle w:val="PargrafodaLista"/>
        <w:numPr>
          <w:ilvl w:val="2"/>
          <w:numId w:val="1"/>
        </w:numPr>
        <w:tabs>
          <w:tab w:val="left" w:pos="851"/>
        </w:tabs>
        <w:spacing w:line="276" w:lineRule="auto"/>
        <w:ind w:left="0" w:firstLine="0"/>
        <w:rPr>
          <w:rFonts w:ascii="Arial" w:hAnsi="Arial" w:cs="Arial"/>
        </w:rPr>
      </w:pPr>
      <w:r w:rsidRPr="00BD1B84">
        <w:rPr>
          <w:rFonts w:ascii="Arial" w:hAnsi="Arial" w:cs="Arial"/>
          <w:bCs/>
        </w:rPr>
        <w:t>Cumprir com outras obrigações decorrentes da aplicação do Código de Proteção e Defesa do Consumidor, conforme Lei nº: 8.078/90, que sejam compatíveis com o regime de direito público.</w:t>
      </w:r>
    </w:p>
    <w:p w14:paraId="636E76F3" w14:textId="77777777" w:rsidR="009A6CD6" w:rsidRPr="00BD1B84" w:rsidRDefault="009A6CD6" w:rsidP="00C126A0">
      <w:pPr>
        <w:numPr>
          <w:ilvl w:val="2"/>
          <w:numId w:val="1"/>
        </w:numPr>
        <w:tabs>
          <w:tab w:val="left" w:pos="0"/>
          <w:tab w:val="left" w:pos="851"/>
        </w:tabs>
        <w:autoSpaceDE/>
        <w:autoSpaceDN/>
        <w:spacing w:line="276" w:lineRule="auto"/>
        <w:ind w:left="0" w:firstLine="0"/>
        <w:jc w:val="both"/>
        <w:rPr>
          <w:rFonts w:ascii="Arial" w:hAnsi="Arial" w:cs="Arial"/>
        </w:rPr>
      </w:pPr>
      <w:r w:rsidRPr="00BD1B84">
        <w:rPr>
          <w:rFonts w:ascii="Arial" w:hAnsi="Arial" w:cs="Arial"/>
        </w:rPr>
        <w:t>Providenciar correção de deficiências, falhas ou irregularidades constatadas pela CONTRATANTE, referentes às condições firmadas neste edital;</w:t>
      </w:r>
    </w:p>
    <w:p w14:paraId="1FD63ED1" w14:textId="77777777" w:rsidR="009A6CD6" w:rsidRPr="00BD1B84" w:rsidRDefault="009A6CD6" w:rsidP="00C126A0">
      <w:pPr>
        <w:numPr>
          <w:ilvl w:val="2"/>
          <w:numId w:val="1"/>
        </w:numPr>
        <w:tabs>
          <w:tab w:val="left" w:pos="0"/>
          <w:tab w:val="left" w:pos="851"/>
        </w:tabs>
        <w:autoSpaceDE/>
        <w:autoSpaceDN/>
        <w:spacing w:line="276" w:lineRule="auto"/>
        <w:ind w:left="0" w:firstLine="0"/>
        <w:jc w:val="both"/>
        <w:rPr>
          <w:rFonts w:ascii="Arial" w:hAnsi="Arial" w:cs="Arial"/>
        </w:rPr>
      </w:pPr>
      <w:r w:rsidRPr="00BD1B84">
        <w:rPr>
          <w:rFonts w:ascii="Arial" w:hAnsi="Arial" w:cs="Arial"/>
        </w:rPr>
        <w:t>Cumprir com todas as obrigações constantes neste Edital e seus anexos, assumindo exclusivamente seus riscos e as despesas decorrentes da boa e perfeita execução do objeto;</w:t>
      </w:r>
    </w:p>
    <w:p w14:paraId="79349909" w14:textId="45AD8DAB" w:rsidR="009A6CD6" w:rsidRPr="00BD1B84" w:rsidRDefault="009A6CD6" w:rsidP="00C126A0">
      <w:pPr>
        <w:numPr>
          <w:ilvl w:val="2"/>
          <w:numId w:val="1"/>
        </w:numPr>
        <w:tabs>
          <w:tab w:val="left" w:pos="0"/>
          <w:tab w:val="left" w:pos="851"/>
        </w:tabs>
        <w:autoSpaceDE/>
        <w:autoSpaceDN/>
        <w:spacing w:line="276" w:lineRule="auto"/>
        <w:ind w:left="0" w:firstLine="0"/>
        <w:jc w:val="both"/>
        <w:rPr>
          <w:rFonts w:ascii="Arial" w:hAnsi="Arial" w:cs="Arial"/>
        </w:rPr>
      </w:pPr>
      <w:r w:rsidRPr="00BD1B84">
        <w:rPr>
          <w:rFonts w:ascii="Arial" w:hAnsi="Arial" w:cs="Arial"/>
        </w:rPr>
        <w:t xml:space="preserve">Substituir, reparar ou corrigir, às suas expensas, no prazo fixado neste edital, os </w:t>
      </w:r>
      <w:r w:rsidR="00567592" w:rsidRPr="00BD1B84">
        <w:rPr>
          <w:rFonts w:ascii="Arial" w:hAnsi="Arial" w:cs="Arial"/>
        </w:rPr>
        <w:t>itens</w:t>
      </w:r>
      <w:r w:rsidRPr="00BD1B84">
        <w:rPr>
          <w:rFonts w:ascii="Arial" w:hAnsi="Arial" w:cs="Arial"/>
        </w:rPr>
        <w:t xml:space="preserve"> que não atendas às especificações estabelecidas no termo de </w:t>
      </w:r>
      <w:r w:rsidR="00FB7877" w:rsidRPr="00BD1B84">
        <w:rPr>
          <w:rFonts w:ascii="Arial" w:hAnsi="Arial" w:cs="Arial"/>
        </w:rPr>
        <w:t>referência</w:t>
      </w:r>
      <w:r w:rsidRPr="00BD1B84">
        <w:rPr>
          <w:rFonts w:ascii="Arial" w:hAnsi="Arial" w:cs="Arial"/>
        </w:rPr>
        <w:t xml:space="preserve">, na ata de registro de preços e na proposta; </w:t>
      </w:r>
    </w:p>
    <w:p w14:paraId="1F552E16" w14:textId="77777777" w:rsidR="00090BD9" w:rsidRPr="00BD1B84" w:rsidRDefault="00090BD9" w:rsidP="00C126A0">
      <w:pPr>
        <w:numPr>
          <w:ilvl w:val="2"/>
          <w:numId w:val="1"/>
        </w:numPr>
        <w:tabs>
          <w:tab w:val="left" w:pos="0"/>
          <w:tab w:val="left" w:pos="851"/>
        </w:tabs>
        <w:autoSpaceDE/>
        <w:autoSpaceDN/>
        <w:spacing w:line="276" w:lineRule="auto"/>
        <w:ind w:left="0" w:firstLine="0"/>
        <w:jc w:val="both"/>
        <w:rPr>
          <w:rFonts w:ascii="Arial" w:hAnsi="Arial" w:cs="Arial"/>
        </w:rPr>
      </w:pPr>
      <w:r w:rsidRPr="00BD1B84">
        <w:rPr>
          <w:rFonts w:ascii="Arial" w:hAnsi="Arial" w:cs="Arial"/>
        </w:rPr>
        <w:t>Garantir a rastreabilidade e a qualidade dos produtos entregues, apresentando nota fiscal correspondente a cada fornecimento;</w:t>
      </w:r>
    </w:p>
    <w:p w14:paraId="772A50AB" w14:textId="77777777" w:rsidR="009967F6" w:rsidRPr="00BD1B84" w:rsidRDefault="00090BD9" w:rsidP="009967F6">
      <w:pPr>
        <w:numPr>
          <w:ilvl w:val="2"/>
          <w:numId w:val="1"/>
        </w:numPr>
        <w:tabs>
          <w:tab w:val="left" w:pos="0"/>
          <w:tab w:val="left" w:pos="851"/>
        </w:tabs>
        <w:autoSpaceDE/>
        <w:autoSpaceDN/>
        <w:spacing w:line="276" w:lineRule="auto"/>
        <w:ind w:left="0" w:firstLine="0"/>
        <w:jc w:val="both"/>
        <w:rPr>
          <w:rFonts w:ascii="Arial" w:hAnsi="Arial" w:cs="Arial"/>
        </w:rPr>
      </w:pPr>
      <w:r w:rsidRPr="00BD1B84">
        <w:rPr>
          <w:rFonts w:ascii="Arial" w:hAnsi="Arial" w:cs="Arial"/>
        </w:rPr>
        <w:t>Prestar suporte técnico ou esclarecimentos sobre os produtos, quando solicitado pela Administração.</w:t>
      </w:r>
    </w:p>
    <w:p w14:paraId="08842700" w14:textId="2D659799" w:rsidR="009967F6" w:rsidRPr="00BD1B84" w:rsidRDefault="009967F6" w:rsidP="009967F6">
      <w:pPr>
        <w:numPr>
          <w:ilvl w:val="2"/>
          <w:numId w:val="1"/>
        </w:numPr>
        <w:tabs>
          <w:tab w:val="left" w:pos="0"/>
          <w:tab w:val="left" w:pos="851"/>
        </w:tabs>
        <w:autoSpaceDE/>
        <w:autoSpaceDN/>
        <w:spacing w:line="276" w:lineRule="auto"/>
        <w:ind w:left="0" w:firstLine="0"/>
        <w:jc w:val="both"/>
        <w:rPr>
          <w:rFonts w:ascii="Arial" w:hAnsi="Arial" w:cs="Arial"/>
        </w:rPr>
      </w:pPr>
      <w:r w:rsidRPr="00BD1B84">
        <w:rPr>
          <w:rFonts w:ascii="Arial" w:eastAsia="Arial" w:hAnsi="Arial" w:cs="Arial"/>
        </w:rPr>
        <w:t xml:space="preserve">Considerar que a qualidade e a quantidade são pré-requisitos para o recebimento do item solicitado. </w:t>
      </w:r>
    </w:p>
    <w:bookmarkEnd w:id="54"/>
    <w:p w14:paraId="6FC27CB9" w14:textId="77777777" w:rsidR="00A2326C" w:rsidRPr="002F5B3E" w:rsidRDefault="00A2326C" w:rsidP="00C126A0">
      <w:pPr>
        <w:tabs>
          <w:tab w:val="left" w:pos="0"/>
          <w:tab w:val="left" w:pos="851"/>
        </w:tabs>
        <w:autoSpaceDE/>
        <w:autoSpaceDN/>
        <w:spacing w:line="276" w:lineRule="auto"/>
        <w:jc w:val="both"/>
        <w:rPr>
          <w:rFonts w:ascii="Arial" w:hAnsi="Arial" w:cs="Arial"/>
        </w:rPr>
      </w:pPr>
    </w:p>
    <w:p w14:paraId="6D367EA3" w14:textId="438FFBF9" w:rsidR="002854E8" w:rsidRPr="002F5B3E" w:rsidRDefault="002854E8" w:rsidP="00C126A0">
      <w:pPr>
        <w:pStyle w:val="PargrafodaLista"/>
        <w:numPr>
          <w:ilvl w:val="0"/>
          <w:numId w:val="1"/>
        </w:numPr>
        <w:tabs>
          <w:tab w:val="left" w:pos="426"/>
        </w:tabs>
        <w:spacing w:line="276" w:lineRule="auto"/>
        <w:ind w:left="0" w:firstLine="0"/>
        <w:rPr>
          <w:rFonts w:ascii="Arial" w:hAnsi="Arial" w:cs="Arial"/>
          <w:b/>
          <w:bCs/>
        </w:rPr>
      </w:pPr>
      <w:bookmarkStart w:id="56" w:name="_Hlk159594692"/>
      <w:r w:rsidRPr="002F5B3E">
        <w:rPr>
          <w:rFonts w:ascii="Arial" w:hAnsi="Arial" w:cs="Arial"/>
          <w:b/>
          <w:bCs/>
        </w:rPr>
        <w:t>– DA SUBCONTRATAÇÃO</w:t>
      </w:r>
    </w:p>
    <w:p w14:paraId="0A98396A" w14:textId="508CAB16" w:rsidR="002854E8" w:rsidRPr="002F5B3E" w:rsidRDefault="00EC7F47" w:rsidP="00C126A0">
      <w:pPr>
        <w:pStyle w:val="PargrafodaLista"/>
        <w:numPr>
          <w:ilvl w:val="1"/>
          <w:numId w:val="1"/>
        </w:numPr>
        <w:tabs>
          <w:tab w:val="left" w:pos="426"/>
        </w:tabs>
        <w:spacing w:line="276" w:lineRule="auto"/>
        <w:ind w:left="0" w:firstLine="0"/>
        <w:rPr>
          <w:rFonts w:ascii="Arial" w:hAnsi="Arial" w:cs="Arial"/>
          <w:color w:val="000000" w:themeColor="text1"/>
        </w:rPr>
      </w:pPr>
      <w:r w:rsidRPr="002F5B3E">
        <w:rPr>
          <w:rFonts w:ascii="Arial" w:hAnsi="Arial" w:cs="Arial"/>
          <w:b/>
          <w:bCs/>
          <w:color w:val="000000" w:themeColor="text1"/>
        </w:rPr>
        <w:t>–</w:t>
      </w:r>
      <w:r w:rsidR="00CA2841" w:rsidRPr="002F5B3E">
        <w:rPr>
          <w:rFonts w:ascii="Arial" w:hAnsi="Arial" w:cs="Arial"/>
          <w:b/>
          <w:bCs/>
          <w:color w:val="000000" w:themeColor="text1"/>
        </w:rPr>
        <w:t xml:space="preserve"> </w:t>
      </w:r>
      <w:r w:rsidRPr="002F5B3E">
        <w:rPr>
          <w:rFonts w:ascii="Arial" w:hAnsi="Arial" w:cs="Arial"/>
          <w:color w:val="000000" w:themeColor="text1"/>
        </w:rPr>
        <w:t>Conforme</w:t>
      </w:r>
      <w:r w:rsidR="00A97B7F" w:rsidRPr="002F5B3E">
        <w:rPr>
          <w:rFonts w:ascii="Arial" w:hAnsi="Arial" w:cs="Arial"/>
          <w:color w:val="000000" w:themeColor="text1"/>
        </w:rPr>
        <w:t xml:space="preserve"> art. 122 da Lei 14.133/2021, § 3º é vedad</w:t>
      </w:r>
      <w:r w:rsidR="00BC244B" w:rsidRPr="002F5B3E">
        <w:rPr>
          <w:rFonts w:ascii="Arial" w:hAnsi="Arial" w:cs="Arial"/>
          <w:color w:val="000000" w:themeColor="text1"/>
        </w:rPr>
        <w:t>o ao contratado</w:t>
      </w:r>
      <w:r w:rsidR="00A97B7F" w:rsidRPr="002F5B3E">
        <w:rPr>
          <w:rFonts w:ascii="Arial" w:hAnsi="Arial" w:cs="Arial"/>
          <w:color w:val="000000" w:themeColor="text1"/>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2F5B3E">
        <w:rPr>
          <w:rFonts w:ascii="Arial" w:hAnsi="Arial" w:cs="Arial"/>
          <w:color w:val="000000" w:themeColor="text1"/>
        </w:rPr>
        <w:t>.</w:t>
      </w:r>
    </w:p>
    <w:p w14:paraId="75ED8115" w14:textId="4191ADDD" w:rsidR="003A135A" w:rsidRPr="002F5B3E" w:rsidRDefault="003A135A" w:rsidP="00C126A0">
      <w:pPr>
        <w:pStyle w:val="PargrafodaLista"/>
        <w:numPr>
          <w:ilvl w:val="1"/>
          <w:numId w:val="1"/>
        </w:numPr>
        <w:tabs>
          <w:tab w:val="left" w:pos="426"/>
        </w:tabs>
        <w:spacing w:line="276" w:lineRule="auto"/>
        <w:ind w:left="0" w:firstLine="0"/>
        <w:rPr>
          <w:rFonts w:ascii="Arial" w:hAnsi="Arial" w:cs="Arial"/>
          <w:b/>
          <w:bCs/>
          <w:color w:val="000000" w:themeColor="text1"/>
        </w:rPr>
      </w:pPr>
      <w:r w:rsidRPr="002F5B3E">
        <w:rPr>
          <w:rFonts w:ascii="Arial" w:hAnsi="Arial" w:cs="Arial"/>
          <w:color w:val="000000" w:themeColor="text1"/>
        </w:rPr>
        <w:t>De acordo com o art. 150 do Decreto Municipal n° 6.602/2023, neste processo licitatório</w:t>
      </w:r>
      <w:r w:rsidR="009A4DA4" w:rsidRPr="002F5B3E">
        <w:rPr>
          <w:rFonts w:ascii="Arial" w:hAnsi="Arial" w:cs="Arial"/>
          <w:color w:val="000000" w:themeColor="text1"/>
        </w:rPr>
        <w:t>,</w:t>
      </w:r>
      <w:r w:rsidRPr="002F5B3E">
        <w:rPr>
          <w:rFonts w:ascii="Arial" w:hAnsi="Arial" w:cs="Arial"/>
          <w:color w:val="000000" w:themeColor="text1"/>
        </w:rPr>
        <w:t xml:space="preserve"> não será permitido nenhuma forma de subcontratação.</w:t>
      </w:r>
    </w:p>
    <w:bookmarkEnd w:id="56"/>
    <w:p w14:paraId="23819CD7" w14:textId="77777777" w:rsidR="002854E8" w:rsidRPr="002F5B3E" w:rsidRDefault="002854E8" w:rsidP="00C126A0">
      <w:pPr>
        <w:pStyle w:val="PargrafodaLista"/>
        <w:tabs>
          <w:tab w:val="left" w:pos="426"/>
        </w:tabs>
        <w:spacing w:line="276" w:lineRule="auto"/>
        <w:ind w:left="0"/>
        <w:rPr>
          <w:rFonts w:ascii="Arial" w:hAnsi="Arial" w:cs="Arial"/>
          <w:b/>
          <w:bCs/>
        </w:rPr>
      </w:pPr>
    </w:p>
    <w:p w14:paraId="76768AB1" w14:textId="77777777" w:rsidR="003E5715" w:rsidRPr="002F5B3E" w:rsidRDefault="003E5715" w:rsidP="00C126A0">
      <w:pPr>
        <w:pStyle w:val="PargrafodaLista"/>
        <w:numPr>
          <w:ilvl w:val="0"/>
          <w:numId w:val="1"/>
        </w:numPr>
        <w:tabs>
          <w:tab w:val="left" w:pos="426"/>
        </w:tabs>
        <w:spacing w:line="276" w:lineRule="auto"/>
        <w:ind w:left="0" w:firstLine="0"/>
        <w:rPr>
          <w:rFonts w:ascii="Arial" w:hAnsi="Arial" w:cs="Arial"/>
          <w:b/>
          <w:bCs/>
        </w:rPr>
      </w:pPr>
      <w:r w:rsidRPr="002F5B3E">
        <w:rPr>
          <w:rFonts w:ascii="Arial" w:hAnsi="Arial" w:cs="Arial"/>
          <w:b/>
          <w:bCs/>
        </w:rPr>
        <w:t>DAS SANÇÕES ADMINISTRATIVAS</w:t>
      </w:r>
    </w:p>
    <w:p w14:paraId="7ADD1F3C" w14:textId="77777777" w:rsidR="009705C8" w:rsidRPr="002F5B3E" w:rsidRDefault="003E5715"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w:t>
      </w:r>
      <w:r w:rsidRPr="002F5B3E">
        <w:rPr>
          <w:rFonts w:ascii="Arial" w:hAnsi="Arial" w:cs="Arial"/>
          <w:color w:val="000000"/>
        </w:rPr>
        <w:t xml:space="preserve">Serão aplicadas ao responsável pelas infrações administrativas previstas </w:t>
      </w:r>
      <w:r w:rsidRPr="002F5B3E">
        <w:rPr>
          <w:rFonts w:ascii="Arial" w:hAnsi="Arial" w:cs="Arial"/>
        </w:rPr>
        <w:t>na Lei nº 14.133/21, nas seguintes situações, dentre outras:</w:t>
      </w:r>
    </w:p>
    <w:p w14:paraId="0608F12E" w14:textId="02C78DEA" w:rsidR="009705C8" w:rsidRPr="002F5B3E" w:rsidRDefault="009705C8" w:rsidP="00C126A0">
      <w:pPr>
        <w:pStyle w:val="PargrafodaLista"/>
        <w:numPr>
          <w:ilvl w:val="1"/>
          <w:numId w:val="1"/>
        </w:numPr>
        <w:spacing w:line="276" w:lineRule="auto"/>
        <w:ind w:left="0" w:firstLine="0"/>
        <w:rPr>
          <w:rFonts w:ascii="Arial" w:hAnsi="Arial" w:cs="Arial"/>
        </w:rPr>
      </w:pPr>
      <w:r w:rsidRPr="002F5B3E">
        <w:rPr>
          <w:rFonts w:ascii="Arial" w:hAnsi="Arial" w:cs="Arial"/>
          <w:b/>
        </w:rPr>
        <w:t>– Aplicação de multa:</w:t>
      </w:r>
    </w:p>
    <w:p w14:paraId="543D040F" w14:textId="77777777" w:rsidR="003E5715" w:rsidRPr="002F5B3E" w:rsidRDefault="003E5715"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 A multa poderá ser aplicada em conjunto com todas as demais sanções, e </w:t>
      </w:r>
      <w:r w:rsidRPr="002F5B3E">
        <w:rPr>
          <w:rFonts w:ascii="Arial" w:hAnsi="Arial" w:cs="Arial"/>
          <w:color w:val="000000"/>
        </w:rPr>
        <w:t>não poderá ser inferior a 0,5% (cinco décimos por cento) nem superior a 30% (trinta por cento) do valor do contrato licitado.</w:t>
      </w:r>
    </w:p>
    <w:p w14:paraId="43D1984E" w14:textId="77777777" w:rsidR="003E5715" w:rsidRPr="002F5B3E" w:rsidRDefault="003E5715" w:rsidP="00C126A0">
      <w:pPr>
        <w:pStyle w:val="PargrafodaLista"/>
        <w:numPr>
          <w:ilvl w:val="1"/>
          <w:numId w:val="1"/>
        </w:numPr>
        <w:spacing w:line="276" w:lineRule="auto"/>
        <w:ind w:left="0" w:firstLine="0"/>
        <w:rPr>
          <w:rFonts w:ascii="Arial" w:hAnsi="Arial" w:cs="Arial"/>
          <w:b/>
          <w:bCs/>
        </w:rPr>
      </w:pPr>
      <w:r w:rsidRPr="002F5B3E">
        <w:rPr>
          <w:rFonts w:ascii="Arial" w:hAnsi="Arial" w:cs="Arial"/>
          <w:b/>
          <w:bCs/>
        </w:rPr>
        <w:t>- Aplicação de advertência acrescida de multa:</w:t>
      </w:r>
    </w:p>
    <w:p w14:paraId="5ACCAE8B" w14:textId="77777777" w:rsidR="003E5715" w:rsidRPr="002F5B3E" w:rsidRDefault="003E5715"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 </w:t>
      </w:r>
      <w:r w:rsidRPr="002F5B3E">
        <w:rPr>
          <w:rFonts w:ascii="Arial" w:hAnsi="Arial" w:cs="Arial"/>
          <w:color w:val="000000"/>
        </w:rPr>
        <w:t>Dar causa à inexecução parcial do contrato, quando não ser justificar a imposição de penalidade mais grave;</w:t>
      </w:r>
    </w:p>
    <w:p w14:paraId="7950EBE6" w14:textId="77777777" w:rsidR="003E5715" w:rsidRPr="002F5B3E" w:rsidRDefault="003E5715" w:rsidP="00C126A0">
      <w:pPr>
        <w:pStyle w:val="PargrafodaLista"/>
        <w:numPr>
          <w:ilvl w:val="1"/>
          <w:numId w:val="1"/>
        </w:numPr>
        <w:spacing w:line="276" w:lineRule="auto"/>
        <w:ind w:left="0" w:firstLine="0"/>
        <w:rPr>
          <w:rFonts w:ascii="Arial" w:hAnsi="Arial" w:cs="Arial"/>
          <w:b/>
          <w:bCs/>
        </w:rPr>
      </w:pPr>
      <w:r w:rsidRPr="002F5B3E">
        <w:rPr>
          <w:rFonts w:ascii="Arial" w:hAnsi="Arial" w:cs="Arial"/>
          <w:b/>
          <w:bCs/>
        </w:rPr>
        <w:t>- Aplicação de impedimento de licitar e contratar, acrescida de multa:</w:t>
      </w:r>
    </w:p>
    <w:p w14:paraId="3076DBDA" w14:textId="77777777" w:rsidR="003E5715" w:rsidRPr="002F5B3E" w:rsidRDefault="003E5715" w:rsidP="00C126A0">
      <w:pPr>
        <w:pStyle w:val="PargrafodaLista"/>
        <w:numPr>
          <w:ilvl w:val="2"/>
          <w:numId w:val="1"/>
        </w:numPr>
        <w:tabs>
          <w:tab w:val="left" w:pos="851"/>
        </w:tabs>
        <w:spacing w:line="276" w:lineRule="auto"/>
        <w:ind w:left="0" w:firstLine="0"/>
        <w:rPr>
          <w:rFonts w:ascii="Arial" w:hAnsi="Arial" w:cs="Arial"/>
        </w:rPr>
      </w:pPr>
      <w:r w:rsidRPr="002F5B3E">
        <w:rPr>
          <w:rFonts w:ascii="Arial" w:hAnsi="Arial" w:cs="Arial"/>
        </w:rPr>
        <w:t xml:space="preserve">– </w:t>
      </w:r>
      <w:r w:rsidRPr="002F5B3E">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2F5B3E"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color w:val="000000"/>
          <w:sz w:val="22"/>
          <w:szCs w:val="22"/>
        </w:rPr>
      </w:pPr>
      <w:r w:rsidRPr="002F5B3E">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2F5B3E"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color w:val="000000"/>
          <w:sz w:val="22"/>
          <w:szCs w:val="22"/>
        </w:rPr>
      </w:pPr>
      <w:r w:rsidRPr="002F5B3E">
        <w:rPr>
          <w:rFonts w:ascii="Arial" w:hAnsi="Arial" w:cs="Arial"/>
          <w:color w:val="000000"/>
          <w:sz w:val="22"/>
          <w:szCs w:val="22"/>
        </w:rPr>
        <w:t>dar causa à inexecução total do contrato;</w:t>
      </w:r>
    </w:p>
    <w:p w14:paraId="08B8B512" w14:textId="77777777" w:rsidR="003E5715" w:rsidRPr="002F5B3E"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color w:val="000000"/>
          <w:sz w:val="22"/>
          <w:szCs w:val="22"/>
        </w:rPr>
      </w:pPr>
      <w:r w:rsidRPr="002F5B3E">
        <w:rPr>
          <w:rFonts w:ascii="Arial" w:hAnsi="Arial" w:cs="Arial"/>
          <w:color w:val="000000"/>
          <w:sz w:val="22"/>
          <w:szCs w:val="22"/>
        </w:rPr>
        <w:t>- Deixar de entregar a documentação exigida para o certame;</w:t>
      </w:r>
    </w:p>
    <w:p w14:paraId="31073674" w14:textId="77777777" w:rsidR="003E5715" w:rsidRPr="002F5B3E"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color w:val="000000"/>
          <w:sz w:val="22"/>
          <w:szCs w:val="22"/>
        </w:rPr>
      </w:pPr>
      <w:r w:rsidRPr="002F5B3E">
        <w:rPr>
          <w:rFonts w:ascii="Arial" w:hAnsi="Arial" w:cs="Arial"/>
          <w:color w:val="000000"/>
          <w:sz w:val="22"/>
          <w:szCs w:val="22"/>
        </w:rPr>
        <w:t>- Não manter a proposta, salvo em decorrência de fato superveniente devidamente justificado;</w:t>
      </w:r>
    </w:p>
    <w:p w14:paraId="7CC0BB7B" w14:textId="77777777" w:rsidR="003E5715" w:rsidRPr="002F5B3E"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color w:val="000000"/>
          <w:sz w:val="22"/>
          <w:szCs w:val="22"/>
        </w:rPr>
      </w:pPr>
      <w:r w:rsidRPr="002F5B3E">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2F5B3E"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color w:val="000000"/>
          <w:sz w:val="22"/>
          <w:szCs w:val="22"/>
        </w:rPr>
      </w:pPr>
      <w:r w:rsidRPr="002F5B3E">
        <w:rPr>
          <w:rFonts w:ascii="Arial" w:hAnsi="Arial" w:cs="Arial"/>
          <w:color w:val="000000"/>
          <w:sz w:val="22"/>
          <w:szCs w:val="22"/>
        </w:rPr>
        <w:t>- Ensejar o retardamento da execução ou da entrega do objeto da licitação sem motivo justificado;</w:t>
      </w:r>
    </w:p>
    <w:p w14:paraId="6180A885" w14:textId="77777777" w:rsidR="003E5715" w:rsidRPr="002F5B3E" w:rsidRDefault="003E5715" w:rsidP="00C126A0">
      <w:pPr>
        <w:pStyle w:val="PargrafodaLista"/>
        <w:numPr>
          <w:ilvl w:val="1"/>
          <w:numId w:val="1"/>
        </w:numPr>
        <w:spacing w:line="276" w:lineRule="auto"/>
        <w:ind w:left="0" w:firstLine="0"/>
        <w:rPr>
          <w:rFonts w:ascii="Arial" w:hAnsi="Arial" w:cs="Arial"/>
          <w:b/>
          <w:bCs/>
        </w:rPr>
      </w:pPr>
      <w:r w:rsidRPr="002F5B3E">
        <w:rPr>
          <w:rFonts w:ascii="Arial" w:hAnsi="Arial" w:cs="Arial"/>
          <w:b/>
          <w:bCs/>
        </w:rPr>
        <w:t>- Aplicação de declaração de inidoneidade, acrescida de multa:</w:t>
      </w:r>
    </w:p>
    <w:p w14:paraId="1FCDF2D9" w14:textId="77777777" w:rsidR="003E5715" w:rsidRPr="002F5B3E" w:rsidRDefault="003E5715" w:rsidP="00C126A0">
      <w:pPr>
        <w:pStyle w:val="PargrafodaLista"/>
        <w:numPr>
          <w:ilvl w:val="2"/>
          <w:numId w:val="1"/>
        </w:numPr>
        <w:spacing w:line="276" w:lineRule="auto"/>
        <w:ind w:left="0" w:firstLine="0"/>
        <w:rPr>
          <w:rFonts w:ascii="Arial" w:hAnsi="Arial" w:cs="Arial"/>
        </w:rPr>
      </w:pPr>
      <w:r w:rsidRPr="002F5B3E">
        <w:rPr>
          <w:rFonts w:ascii="Arial" w:hAnsi="Arial" w:cs="Arial"/>
        </w:rPr>
        <w:t xml:space="preserve">– </w:t>
      </w:r>
      <w:r w:rsidRPr="002F5B3E">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2F5B3E"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color w:val="000000"/>
          <w:sz w:val="22"/>
          <w:szCs w:val="22"/>
        </w:rPr>
      </w:pPr>
      <w:r w:rsidRPr="002F5B3E">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2F5B3E"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color w:val="000000"/>
          <w:sz w:val="22"/>
          <w:szCs w:val="22"/>
        </w:rPr>
      </w:pPr>
      <w:r w:rsidRPr="002F5B3E">
        <w:rPr>
          <w:rFonts w:ascii="Arial" w:hAnsi="Arial" w:cs="Arial"/>
          <w:color w:val="000000"/>
          <w:sz w:val="22"/>
          <w:szCs w:val="22"/>
        </w:rPr>
        <w:t>- Dar causa à inexecução total do contrato;</w:t>
      </w:r>
    </w:p>
    <w:p w14:paraId="27CE9A44" w14:textId="77777777" w:rsidR="003E5715" w:rsidRPr="002F5B3E"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color w:val="000000"/>
          <w:sz w:val="22"/>
          <w:szCs w:val="22"/>
        </w:rPr>
      </w:pPr>
      <w:r w:rsidRPr="002F5B3E">
        <w:rPr>
          <w:rFonts w:ascii="Arial" w:hAnsi="Arial" w:cs="Arial"/>
          <w:color w:val="000000"/>
          <w:sz w:val="22"/>
          <w:szCs w:val="22"/>
        </w:rPr>
        <w:t>- Deixar de entregar a documentação exigida para o certame;</w:t>
      </w:r>
    </w:p>
    <w:p w14:paraId="3C00DB33" w14:textId="77777777" w:rsidR="003E5715" w:rsidRPr="002F5B3E"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color w:val="000000"/>
          <w:sz w:val="22"/>
          <w:szCs w:val="22"/>
        </w:rPr>
      </w:pPr>
      <w:r w:rsidRPr="002F5B3E">
        <w:rPr>
          <w:rFonts w:ascii="Arial" w:hAnsi="Arial" w:cs="Arial"/>
          <w:color w:val="000000"/>
          <w:sz w:val="22"/>
          <w:szCs w:val="22"/>
        </w:rPr>
        <w:lastRenderedPageBreak/>
        <w:t>- Não manter a proposta, salvo em decorrência de fato superveniente devidamente justificado;</w:t>
      </w:r>
    </w:p>
    <w:p w14:paraId="07E60BB9" w14:textId="77777777" w:rsidR="003E5715" w:rsidRPr="002F5B3E"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color w:val="000000"/>
          <w:sz w:val="22"/>
          <w:szCs w:val="22"/>
        </w:rPr>
      </w:pPr>
      <w:r w:rsidRPr="002F5B3E">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2F5B3E"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color w:val="000000"/>
          <w:sz w:val="22"/>
          <w:szCs w:val="22"/>
        </w:rPr>
      </w:pPr>
      <w:r w:rsidRPr="002F5B3E">
        <w:rPr>
          <w:rFonts w:ascii="Arial" w:hAnsi="Arial" w:cs="Arial"/>
          <w:color w:val="000000"/>
          <w:sz w:val="22"/>
          <w:szCs w:val="22"/>
        </w:rPr>
        <w:t>- Ensejar o retardamento da execução ou da entrega do objeto da licitação sem motivo justificado;</w:t>
      </w:r>
      <w:bookmarkStart w:id="57" w:name="art155viii"/>
      <w:bookmarkEnd w:id="57"/>
    </w:p>
    <w:p w14:paraId="36685816" w14:textId="77777777" w:rsidR="003E5715" w:rsidRPr="002F5B3E"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color w:val="000000"/>
          <w:sz w:val="22"/>
          <w:szCs w:val="22"/>
        </w:rPr>
      </w:pPr>
      <w:r w:rsidRPr="002F5B3E">
        <w:rPr>
          <w:rFonts w:ascii="Arial" w:hAnsi="Arial" w:cs="Arial"/>
          <w:color w:val="000000"/>
          <w:sz w:val="22"/>
          <w:szCs w:val="22"/>
        </w:rPr>
        <w:t>- Apresentar declaração ou documentação falsa exigida para o certame ou prestar declaração falsa durante a licitação ou a execução do contrato;</w:t>
      </w:r>
      <w:bookmarkStart w:id="58" w:name="art155ix"/>
      <w:bookmarkEnd w:id="58"/>
    </w:p>
    <w:p w14:paraId="5C0809F9" w14:textId="77777777" w:rsidR="003E5715" w:rsidRPr="002F5B3E"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color w:val="000000"/>
          <w:sz w:val="22"/>
          <w:szCs w:val="22"/>
        </w:rPr>
      </w:pPr>
      <w:r w:rsidRPr="002F5B3E">
        <w:rPr>
          <w:rFonts w:ascii="Arial" w:hAnsi="Arial" w:cs="Arial"/>
          <w:color w:val="000000"/>
          <w:sz w:val="22"/>
          <w:szCs w:val="22"/>
        </w:rPr>
        <w:t>- Fraudar a licitação ou praticar ato fraudulento na execução do contrato;</w:t>
      </w:r>
      <w:bookmarkStart w:id="59" w:name="art155x"/>
      <w:bookmarkEnd w:id="59"/>
    </w:p>
    <w:p w14:paraId="3B738853" w14:textId="77777777" w:rsidR="003E5715" w:rsidRPr="002F5B3E"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color w:val="000000"/>
          <w:sz w:val="22"/>
          <w:szCs w:val="22"/>
        </w:rPr>
      </w:pPr>
      <w:r w:rsidRPr="002F5B3E">
        <w:rPr>
          <w:rFonts w:ascii="Arial" w:hAnsi="Arial" w:cs="Arial"/>
          <w:color w:val="000000"/>
          <w:sz w:val="22"/>
          <w:szCs w:val="22"/>
        </w:rPr>
        <w:t>- Comportar-se de modo inidôneo ou cometer fraude de qualquer natureza;</w:t>
      </w:r>
      <w:bookmarkStart w:id="60" w:name="art155xi"/>
      <w:bookmarkEnd w:id="60"/>
    </w:p>
    <w:p w14:paraId="5A419D16" w14:textId="77777777" w:rsidR="003E5715" w:rsidRPr="002F5B3E" w:rsidRDefault="003E5715" w:rsidP="00C126A0">
      <w:pPr>
        <w:pStyle w:val="NormalWeb"/>
        <w:numPr>
          <w:ilvl w:val="3"/>
          <w:numId w:val="1"/>
        </w:numPr>
        <w:tabs>
          <w:tab w:val="left" w:pos="851"/>
          <w:tab w:val="left" w:pos="993"/>
        </w:tabs>
        <w:spacing w:before="0" w:beforeAutospacing="0" w:after="0" w:afterAutospacing="0" w:line="276" w:lineRule="auto"/>
        <w:ind w:left="0" w:hanging="11"/>
        <w:jc w:val="both"/>
        <w:rPr>
          <w:rFonts w:ascii="Arial" w:hAnsi="Arial" w:cs="Arial"/>
          <w:color w:val="000000"/>
          <w:sz w:val="22"/>
          <w:szCs w:val="22"/>
        </w:rPr>
      </w:pPr>
      <w:r w:rsidRPr="002F5B3E">
        <w:rPr>
          <w:rFonts w:ascii="Arial" w:hAnsi="Arial" w:cs="Arial"/>
          <w:color w:val="000000"/>
          <w:sz w:val="22"/>
          <w:szCs w:val="22"/>
        </w:rPr>
        <w:t>- Praticar atos ilícitos com vistas a frustrar os objetivos da licitação;</w:t>
      </w:r>
      <w:bookmarkStart w:id="61" w:name="art155xii"/>
      <w:bookmarkEnd w:id="61"/>
    </w:p>
    <w:p w14:paraId="22343308" w14:textId="77777777" w:rsidR="003E5715" w:rsidRPr="002F5B3E" w:rsidRDefault="003E5715" w:rsidP="00C126A0">
      <w:pPr>
        <w:pStyle w:val="NormalWeb"/>
        <w:numPr>
          <w:ilvl w:val="3"/>
          <w:numId w:val="1"/>
        </w:numPr>
        <w:tabs>
          <w:tab w:val="left" w:pos="851"/>
          <w:tab w:val="left" w:pos="993"/>
        </w:tabs>
        <w:spacing w:before="0" w:beforeAutospacing="0" w:after="0" w:afterAutospacing="0" w:line="276" w:lineRule="auto"/>
        <w:ind w:left="0" w:hanging="11"/>
        <w:jc w:val="both"/>
        <w:rPr>
          <w:rFonts w:ascii="Arial" w:hAnsi="Arial" w:cs="Arial"/>
          <w:color w:val="000000"/>
          <w:sz w:val="22"/>
          <w:szCs w:val="22"/>
        </w:rPr>
      </w:pPr>
      <w:r w:rsidRPr="002F5B3E">
        <w:rPr>
          <w:rFonts w:ascii="Arial" w:hAnsi="Arial" w:cs="Arial"/>
          <w:color w:val="000000"/>
          <w:sz w:val="22"/>
          <w:szCs w:val="22"/>
        </w:rPr>
        <w:t>- Praticar ato lesivo previsto no </w:t>
      </w:r>
      <w:hyperlink r:id="rId20" w:anchor="art5" w:history="1">
        <w:r w:rsidRPr="002F5B3E">
          <w:rPr>
            <w:rStyle w:val="Hyperlink"/>
            <w:rFonts w:ascii="Arial" w:eastAsiaTheme="majorEastAsia" w:hAnsi="Arial" w:cs="Arial"/>
            <w:sz w:val="22"/>
            <w:szCs w:val="22"/>
          </w:rPr>
          <w:t>art. 5º da Lei nº 12.846, de 1º de agosto de 2013.</w:t>
        </w:r>
      </w:hyperlink>
    </w:p>
    <w:p w14:paraId="47966BCF" w14:textId="77777777" w:rsidR="003E5715" w:rsidRPr="002F5B3E" w:rsidRDefault="003E5715" w:rsidP="00C126A0">
      <w:pPr>
        <w:pStyle w:val="PargrafodaLista"/>
        <w:numPr>
          <w:ilvl w:val="1"/>
          <w:numId w:val="1"/>
        </w:numPr>
        <w:spacing w:line="276" w:lineRule="auto"/>
        <w:ind w:left="0" w:firstLine="0"/>
        <w:rPr>
          <w:rFonts w:ascii="Arial" w:hAnsi="Arial" w:cs="Arial"/>
        </w:rPr>
      </w:pPr>
      <w:r w:rsidRPr="002F5B3E">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2F5B3E" w:rsidRDefault="003E5715" w:rsidP="00C126A0">
      <w:pPr>
        <w:pStyle w:val="PargrafodaLista"/>
        <w:numPr>
          <w:ilvl w:val="1"/>
          <w:numId w:val="1"/>
        </w:numPr>
        <w:spacing w:line="276" w:lineRule="auto"/>
        <w:ind w:left="0" w:firstLine="0"/>
        <w:rPr>
          <w:rFonts w:ascii="Arial" w:hAnsi="Arial" w:cs="Arial"/>
        </w:rPr>
      </w:pPr>
      <w:r w:rsidRPr="002F5B3E">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2F5B3E" w:rsidRDefault="003E5715" w:rsidP="00C126A0">
      <w:pPr>
        <w:pStyle w:val="PargrafodaLista"/>
        <w:numPr>
          <w:ilvl w:val="1"/>
          <w:numId w:val="1"/>
        </w:numPr>
        <w:spacing w:line="276" w:lineRule="auto"/>
        <w:ind w:left="0" w:firstLine="0"/>
        <w:rPr>
          <w:rFonts w:ascii="Arial" w:hAnsi="Arial" w:cs="Arial"/>
        </w:rPr>
      </w:pPr>
      <w:r w:rsidRPr="002F5B3E">
        <w:rPr>
          <w:rFonts w:ascii="Arial" w:hAnsi="Arial" w:cs="Arial"/>
        </w:rPr>
        <w:t>- As multas previstas neste edital poderão ser descontadas do pagamento eventualmente devido pelo contratante decorrente de outros contratos firmados com a Administração Pública Municipal.</w:t>
      </w:r>
    </w:p>
    <w:p w14:paraId="10142DBA" w14:textId="77777777" w:rsidR="00043621" w:rsidRPr="002F5B3E" w:rsidRDefault="00761A85" w:rsidP="00C126A0">
      <w:pPr>
        <w:spacing w:line="276" w:lineRule="auto"/>
        <w:jc w:val="both"/>
        <w:rPr>
          <w:rFonts w:ascii="Arial" w:hAnsi="Arial" w:cs="Arial"/>
        </w:rPr>
      </w:pPr>
      <w:r w:rsidRPr="002F5B3E">
        <w:rPr>
          <w:rFonts w:ascii="Arial" w:hAnsi="Arial" w:cs="Arial"/>
        </w:rPr>
        <w:t> </w:t>
      </w:r>
    </w:p>
    <w:p w14:paraId="712B0555" w14:textId="259DEC79" w:rsidR="00043621" w:rsidRPr="002F5B3E" w:rsidRDefault="00761A85" w:rsidP="00C126A0">
      <w:pPr>
        <w:pStyle w:val="PargrafodaLista"/>
        <w:numPr>
          <w:ilvl w:val="0"/>
          <w:numId w:val="1"/>
        </w:numPr>
        <w:spacing w:line="276" w:lineRule="auto"/>
        <w:ind w:left="0" w:firstLine="0"/>
        <w:rPr>
          <w:rFonts w:ascii="Arial" w:hAnsi="Arial" w:cs="Arial"/>
          <w:b/>
          <w:bCs/>
        </w:rPr>
      </w:pPr>
      <w:r w:rsidRPr="002F5B3E">
        <w:rPr>
          <w:rFonts w:ascii="Arial" w:hAnsi="Arial" w:cs="Arial"/>
          <w:b/>
          <w:bCs/>
        </w:rPr>
        <w:t xml:space="preserve">- </w:t>
      </w:r>
      <w:r w:rsidR="00AA2B0B" w:rsidRPr="002F5B3E">
        <w:rPr>
          <w:rFonts w:ascii="Arial" w:hAnsi="Arial" w:cs="Arial"/>
          <w:b/>
          <w:bCs/>
        </w:rPr>
        <w:t xml:space="preserve">EXTINÇÃO </w:t>
      </w:r>
      <w:r w:rsidRPr="002F5B3E">
        <w:rPr>
          <w:rFonts w:ascii="Arial" w:hAnsi="Arial" w:cs="Arial"/>
          <w:b/>
          <w:bCs/>
        </w:rPr>
        <w:t>CONTRATUAL</w:t>
      </w:r>
    </w:p>
    <w:p w14:paraId="00740D85" w14:textId="58F89218" w:rsidR="00644C38" w:rsidRPr="002F5B3E" w:rsidRDefault="00761A85" w:rsidP="00C126A0">
      <w:pPr>
        <w:pStyle w:val="PargrafodaLista"/>
        <w:numPr>
          <w:ilvl w:val="1"/>
          <w:numId w:val="1"/>
        </w:numPr>
        <w:spacing w:line="276" w:lineRule="auto"/>
        <w:ind w:left="0" w:firstLine="0"/>
        <w:rPr>
          <w:rFonts w:ascii="Arial" w:hAnsi="Arial" w:cs="Arial"/>
        </w:rPr>
      </w:pPr>
      <w:r w:rsidRPr="002F5B3E">
        <w:rPr>
          <w:rFonts w:ascii="Arial" w:hAnsi="Arial" w:cs="Arial"/>
        </w:rPr>
        <w:t xml:space="preserve">- O contrato poderá ser </w:t>
      </w:r>
      <w:r w:rsidR="00AA2B0B" w:rsidRPr="002F5B3E">
        <w:rPr>
          <w:rFonts w:ascii="Arial" w:hAnsi="Arial" w:cs="Arial"/>
        </w:rPr>
        <w:t xml:space="preserve">extinto </w:t>
      </w:r>
      <w:r w:rsidRPr="002F5B3E">
        <w:rPr>
          <w:rFonts w:ascii="Arial" w:hAnsi="Arial" w:cs="Arial"/>
        </w:rPr>
        <w:t>caso ocorram quaisquer dos fatos elencados no art. 137, 138 e 139 da Lei n.º 14.133/21.</w:t>
      </w:r>
    </w:p>
    <w:p w14:paraId="1B95586F" w14:textId="7B36CD6F" w:rsidR="00043621" w:rsidRPr="002F5B3E" w:rsidRDefault="00761A85" w:rsidP="00C126A0">
      <w:pPr>
        <w:pStyle w:val="PargrafodaLista"/>
        <w:numPr>
          <w:ilvl w:val="1"/>
          <w:numId w:val="1"/>
        </w:numPr>
        <w:spacing w:line="276" w:lineRule="auto"/>
        <w:ind w:left="0" w:firstLine="0"/>
        <w:rPr>
          <w:rFonts w:ascii="Arial" w:hAnsi="Arial" w:cs="Arial"/>
        </w:rPr>
      </w:pPr>
      <w:r w:rsidRPr="002F5B3E">
        <w:rPr>
          <w:rFonts w:ascii="Arial" w:hAnsi="Arial" w:cs="Arial"/>
        </w:rPr>
        <w:t>- O contrato se extingue quando cumpridas as obrigações de ambas as partes, ainda que isso ocorra antes do prazo estipulado para tanto.</w:t>
      </w:r>
    </w:p>
    <w:p w14:paraId="7689C421" w14:textId="77777777" w:rsidR="008E55E8" w:rsidRPr="002F5B3E" w:rsidRDefault="008E55E8" w:rsidP="00C126A0">
      <w:pPr>
        <w:pStyle w:val="PargrafodaLista"/>
        <w:spacing w:line="276" w:lineRule="auto"/>
        <w:ind w:left="0"/>
        <w:rPr>
          <w:rFonts w:ascii="Arial" w:hAnsi="Arial" w:cs="Arial"/>
        </w:rPr>
      </w:pPr>
    </w:p>
    <w:p w14:paraId="437D3E48" w14:textId="77777777" w:rsidR="00C052BC" w:rsidRPr="002F5B3E" w:rsidRDefault="00761A85" w:rsidP="00C126A0">
      <w:pPr>
        <w:pStyle w:val="PargrafodaLista"/>
        <w:numPr>
          <w:ilvl w:val="0"/>
          <w:numId w:val="1"/>
        </w:numPr>
        <w:spacing w:line="276" w:lineRule="auto"/>
        <w:ind w:left="0" w:firstLine="0"/>
        <w:rPr>
          <w:rFonts w:ascii="Arial" w:hAnsi="Arial" w:cs="Arial"/>
          <w:b/>
          <w:bCs/>
        </w:rPr>
      </w:pPr>
      <w:r w:rsidRPr="002F5B3E">
        <w:rPr>
          <w:rFonts w:ascii="Arial" w:hAnsi="Arial" w:cs="Arial"/>
          <w:b/>
          <w:bCs/>
        </w:rPr>
        <w:t xml:space="preserve">- </w:t>
      </w:r>
      <w:r w:rsidR="00C052BC" w:rsidRPr="002F5B3E">
        <w:rPr>
          <w:rFonts w:ascii="Arial" w:hAnsi="Arial" w:cs="Arial"/>
          <w:b/>
          <w:bCs/>
        </w:rPr>
        <w:t>DISPOSIÇÕES GERAIS</w:t>
      </w:r>
    </w:p>
    <w:p w14:paraId="36CB3220" w14:textId="77777777" w:rsidR="00C052BC" w:rsidRPr="002F5B3E" w:rsidRDefault="00C052BC" w:rsidP="00C126A0">
      <w:pPr>
        <w:pStyle w:val="PargrafodaLista"/>
        <w:numPr>
          <w:ilvl w:val="1"/>
          <w:numId w:val="1"/>
        </w:numPr>
        <w:spacing w:line="276" w:lineRule="auto"/>
        <w:ind w:left="0" w:firstLine="0"/>
        <w:rPr>
          <w:rFonts w:ascii="Arial" w:hAnsi="Arial" w:cs="Arial"/>
        </w:rPr>
      </w:pPr>
      <w:r w:rsidRPr="002F5B3E">
        <w:rPr>
          <w:rFonts w:ascii="Arial" w:hAnsi="Arial" w:cs="Arial"/>
        </w:rPr>
        <w:t>- Todas as referências de tempo deste edital correspondem ao horário de Brasília-DF.</w:t>
      </w:r>
    </w:p>
    <w:p w14:paraId="66713A4A" w14:textId="77777777" w:rsidR="00C052BC" w:rsidRPr="002F5B3E" w:rsidRDefault="00C052BC" w:rsidP="00C126A0">
      <w:pPr>
        <w:pStyle w:val="PargrafodaLista"/>
        <w:numPr>
          <w:ilvl w:val="1"/>
          <w:numId w:val="1"/>
        </w:numPr>
        <w:spacing w:line="276" w:lineRule="auto"/>
        <w:ind w:left="0" w:firstLine="0"/>
        <w:rPr>
          <w:rFonts w:ascii="Arial" w:hAnsi="Arial" w:cs="Arial"/>
        </w:rPr>
      </w:pPr>
      <w:r w:rsidRPr="002F5B3E">
        <w:rPr>
          <w:rFonts w:ascii="Arial" w:hAnsi="Arial" w:cs="Arial"/>
        </w:rPr>
        <w:t>- É facultado ao(a) Agente de Contratação(a) a promoção de diligência destinada a esclarecer ou a complementar a instrução do processo.</w:t>
      </w:r>
    </w:p>
    <w:p w14:paraId="20D60EA3" w14:textId="77777777" w:rsidR="00C052BC" w:rsidRPr="002F5B3E" w:rsidRDefault="00C052BC" w:rsidP="00C126A0">
      <w:pPr>
        <w:pStyle w:val="PargrafodaLista"/>
        <w:numPr>
          <w:ilvl w:val="1"/>
          <w:numId w:val="1"/>
        </w:numPr>
        <w:spacing w:line="276" w:lineRule="auto"/>
        <w:ind w:left="0" w:firstLine="0"/>
        <w:rPr>
          <w:rFonts w:ascii="Arial" w:hAnsi="Arial" w:cs="Arial"/>
        </w:rPr>
      </w:pPr>
      <w:r w:rsidRPr="002F5B3E">
        <w:rPr>
          <w:rFonts w:ascii="Arial" w:hAnsi="Arial" w:cs="Arial"/>
        </w:rPr>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2F5B3E" w:rsidRDefault="00C052BC" w:rsidP="00C126A0">
      <w:pPr>
        <w:pStyle w:val="PargrafodaLista"/>
        <w:numPr>
          <w:ilvl w:val="1"/>
          <w:numId w:val="1"/>
        </w:numPr>
        <w:spacing w:line="276" w:lineRule="auto"/>
        <w:ind w:left="0" w:firstLine="0"/>
        <w:rPr>
          <w:rFonts w:ascii="Arial" w:hAnsi="Arial" w:cs="Arial"/>
        </w:rPr>
      </w:pPr>
      <w:r w:rsidRPr="002F5B3E">
        <w:rPr>
          <w:rFonts w:ascii="Arial" w:hAnsi="Arial" w:cs="Arial"/>
        </w:rPr>
        <w:t>- Os documentos que não mencionarem o prazo de validade serão considerados válidos por 90 (noventa) dias da data da emissão, salvo disposição contrária de Lei a respeito.</w:t>
      </w:r>
    </w:p>
    <w:p w14:paraId="40A209BE" w14:textId="77777777" w:rsidR="00C052BC" w:rsidRPr="002F5B3E" w:rsidRDefault="00C052BC" w:rsidP="00C126A0">
      <w:pPr>
        <w:pStyle w:val="PargrafodaLista"/>
        <w:numPr>
          <w:ilvl w:val="1"/>
          <w:numId w:val="1"/>
        </w:numPr>
        <w:spacing w:line="276" w:lineRule="auto"/>
        <w:ind w:left="0" w:firstLine="0"/>
        <w:rPr>
          <w:rFonts w:ascii="Arial" w:hAnsi="Arial" w:cs="Arial"/>
        </w:rPr>
      </w:pPr>
      <w:r w:rsidRPr="002F5B3E">
        <w:rPr>
          <w:rFonts w:ascii="Arial" w:hAnsi="Arial" w:cs="Arial"/>
        </w:rPr>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2F5B3E" w:rsidRDefault="00C052BC" w:rsidP="00C126A0">
      <w:pPr>
        <w:pStyle w:val="PargrafodaLista"/>
        <w:numPr>
          <w:ilvl w:val="1"/>
          <w:numId w:val="1"/>
        </w:numPr>
        <w:spacing w:line="276" w:lineRule="auto"/>
        <w:ind w:left="0" w:firstLine="0"/>
        <w:rPr>
          <w:rFonts w:ascii="Arial" w:hAnsi="Arial" w:cs="Arial"/>
        </w:rPr>
      </w:pPr>
      <w:r w:rsidRPr="002F5B3E">
        <w:rPr>
          <w:rFonts w:ascii="Arial" w:hAnsi="Arial" w:cs="Arial"/>
        </w:rPr>
        <w:lastRenderedPageBreak/>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61F5B221" w14:textId="77777777" w:rsidR="00BE6B14" w:rsidRPr="002F5B3E" w:rsidRDefault="00C052BC" w:rsidP="00C126A0">
      <w:pPr>
        <w:pStyle w:val="PargrafodaLista"/>
        <w:numPr>
          <w:ilvl w:val="1"/>
          <w:numId w:val="1"/>
        </w:numPr>
        <w:spacing w:line="276" w:lineRule="auto"/>
        <w:ind w:left="0" w:firstLine="0"/>
        <w:rPr>
          <w:rFonts w:ascii="Arial" w:hAnsi="Arial" w:cs="Arial"/>
        </w:rPr>
      </w:pPr>
      <w:r w:rsidRPr="002F5B3E">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20F29DD0" w:rsidR="00C052BC" w:rsidRPr="002F5B3E" w:rsidRDefault="00C052BC" w:rsidP="00C126A0">
      <w:pPr>
        <w:pStyle w:val="PargrafodaLista"/>
        <w:numPr>
          <w:ilvl w:val="1"/>
          <w:numId w:val="1"/>
        </w:numPr>
        <w:spacing w:line="276" w:lineRule="auto"/>
        <w:ind w:left="0" w:firstLine="0"/>
        <w:rPr>
          <w:rFonts w:ascii="Arial" w:hAnsi="Arial" w:cs="Arial"/>
        </w:rPr>
      </w:pPr>
      <w:r w:rsidRPr="002F5B3E">
        <w:rPr>
          <w:rFonts w:ascii="Arial" w:hAnsi="Arial" w:cs="Arial"/>
          <w:bCs/>
        </w:rPr>
        <w:t xml:space="preserve">A </w:t>
      </w:r>
      <w:r w:rsidR="004C10EC" w:rsidRPr="002F5B3E">
        <w:rPr>
          <w:rFonts w:ascii="Arial" w:hAnsi="Arial" w:cs="Arial"/>
          <w:bCs/>
        </w:rPr>
        <w:t>Administração Municipal</w:t>
      </w:r>
      <w:r w:rsidR="00326211" w:rsidRPr="002F5B3E">
        <w:rPr>
          <w:rFonts w:ascii="Arial" w:hAnsi="Arial" w:cs="Arial"/>
          <w:bCs/>
        </w:rPr>
        <w:t xml:space="preserve"> </w:t>
      </w:r>
      <w:r w:rsidRPr="002F5B3E">
        <w:rPr>
          <w:rFonts w:ascii="Arial" w:hAnsi="Arial" w:cs="Arial"/>
          <w:bCs/>
        </w:rPr>
        <w:t>não responder</w:t>
      </w:r>
      <w:r w:rsidR="0096653F" w:rsidRPr="002F5B3E">
        <w:rPr>
          <w:rFonts w:ascii="Arial" w:hAnsi="Arial" w:cs="Arial"/>
          <w:bCs/>
        </w:rPr>
        <w:t>á</w:t>
      </w:r>
      <w:r w:rsidRPr="002F5B3E">
        <w:rPr>
          <w:rFonts w:ascii="Arial" w:hAnsi="Arial" w:cs="Arial"/>
          <w:bCs/>
        </w:rPr>
        <w:t xml:space="preserve"> por quaisquer compromissos assumidos pela proponente vencedora com terceiros, ainda que vinculados à execução d</w:t>
      </w:r>
      <w:r w:rsidR="0029180D" w:rsidRPr="002F5B3E">
        <w:rPr>
          <w:rFonts w:ascii="Arial" w:hAnsi="Arial" w:cs="Arial"/>
          <w:bCs/>
        </w:rPr>
        <w:t>este</w:t>
      </w:r>
      <w:r w:rsidRPr="002F5B3E">
        <w:rPr>
          <w:rFonts w:ascii="Arial" w:hAnsi="Arial" w:cs="Arial"/>
          <w:bCs/>
        </w:rPr>
        <w:t xml:space="preserve"> objeto.</w:t>
      </w:r>
      <w:r w:rsidR="00BE6B14" w:rsidRPr="002F5B3E">
        <w:rPr>
          <w:rFonts w:ascii="Arial" w:hAnsi="Arial" w:cs="Arial"/>
        </w:rPr>
        <w:t xml:space="preserve"> </w:t>
      </w:r>
    </w:p>
    <w:p w14:paraId="4D2D3D6D" w14:textId="77777777" w:rsidR="00964783" w:rsidRPr="002F5B3E" w:rsidRDefault="00C052BC" w:rsidP="00C126A0">
      <w:pPr>
        <w:pStyle w:val="PargrafodaLista"/>
        <w:numPr>
          <w:ilvl w:val="1"/>
          <w:numId w:val="1"/>
        </w:numPr>
        <w:spacing w:line="276" w:lineRule="auto"/>
        <w:ind w:left="0" w:firstLine="0"/>
        <w:rPr>
          <w:rFonts w:ascii="Arial" w:hAnsi="Arial" w:cs="Arial"/>
        </w:rPr>
      </w:pPr>
      <w:r w:rsidRPr="002F5B3E">
        <w:rPr>
          <w:rFonts w:ascii="Arial" w:hAnsi="Arial" w:cs="Arial"/>
          <w:bCs/>
        </w:rPr>
        <w:t>A proponente vencedora assumirá integral responsabilidade pelos danos que causar ao Município e a terceiros, por si ou seus sucessores</w:t>
      </w:r>
      <w:r w:rsidR="00886961" w:rsidRPr="002F5B3E">
        <w:rPr>
          <w:rFonts w:ascii="Arial" w:hAnsi="Arial" w:cs="Arial"/>
          <w:bCs/>
        </w:rPr>
        <w:t>, prepostos</w:t>
      </w:r>
      <w:r w:rsidRPr="002F5B3E">
        <w:rPr>
          <w:rFonts w:ascii="Arial" w:hAnsi="Arial" w:cs="Arial"/>
          <w:bCs/>
        </w:rPr>
        <w:t xml:space="preserve"> e representantes, na execução do objeto do presente edital, isentando o Município de Vera Cruz do Oeste de qualquer reclamação que possa surgir em decorrência dos mesmos.</w:t>
      </w:r>
    </w:p>
    <w:p w14:paraId="7B939623" w14:textId="79CCAB0F" w:rsidR="004C062B" w:rsidRPr="002F5B3E" w:rsidRDefault="00326211" w:rsidP="00C126A0">
      <w:pPr>
        <w:pStyle w:val="PargrafodaLista"/>
        <w:numPr>
          <w:ilvl w:val="1"/>
          <w:numId w:val="1"/>
        </w:numPr>
        <w:spacing w:line="276" w:lineRule="auto"/>
        <w:ind w:left="0" w:firstLine="0"/>
        <w:rPr>
          <w:rFonts w:ascii="Arial" w:hAnsi="Arial" w:cs="Arial"/>
        </w:rPr>
      </w:pPr>
      <w:r w:rsidRPr="002F5B3E">
        <w:rPr>
          <w:rFonts w:ascii="Arial" w:hAnsi="Arial" w:cs="Arial"/>
          <w:bCs/>
        </w:rPr>
        <w:t xml:space="preserve">Os </w:t>
      </w:r>
      <w:r w:rsidR="004C10EC" w:rsidRPr="002F5B3E">
        <w:rPr>
          <w:rFonts w:ascii="Arial" w:hAnsi="Arial" w:cs="Arial"/>
          <w:bCs/>
        </w:rPr>
        <w:t>itens</w:t>
      </w:r>
      <w:r w:rsidRPr="002F5B3E">
        <w:rPr>
          <w:rFonts w:ascii="Arial" w:hAnsi="Arial" w:cs="Arial"/>
          <w:bCs/>
        </w:rPr>
        <w:t xml:space="preserve"> deverão estar em conformidade com as normas vigentes</w:t>
      </w:r>
      <w:r w:rsidR="005D39D2" w:rsidRPr="002F5B3E">
        <w:rPr>
          <w:rFonts w:ascii="Arial" w:hAnsi="Arial" w:cs="Arial"/>
        </w:rPr>
        <w:t xml:space="preserve"> e ser</w:t>
      </w:r>
      <w:r w:rsidRPr="002F5B3E">
        <w:rPr>
          <w:rFonts w:ascii="Arial" w:hAnsi="Arial" w:cs="Arial"/>
        </w:rPr>
        <w:t>ão</w:t>
      </w:r>
      <w:r w:rsidR="005D39D2" w:rsidRPr="002F5B3E">
        <w:rPr>
          <w:rFonts w:ascii="Arial" w:hAnsi="Arial" w:cs="Arial"/>
        </w:rPr>
        <w:t xml:space="preserve"> </w:t>
      </w:r>
      <w:r w:rsidR="00301AB1" w:rsidRPr="002F5B3E">
        <w:rPr>
          <w:rFonts w:ascii="Arial" w:hAnsi="Arial" w:cs="Arial"/>
        </w:rPr>
        <w:t>recebido</w:t>
      </w:r>
      <w:r w:rsidRPr="002F5B3E">
        <w:rPr>
          <w:rFonts w:ascii="Arial" w:hAnsi="Arial" w:cs="Arial"/>
        </w:rPr>
        <w:t>s</w:t>
      </w:r>
      <w:r w:rsidR="00301AB1" w:rsidRPr="002F5B3E">
        <w:rPr>
          <w:rFonts w:ascii="Arial" w:hAnsi="Arial" w:cs="Arial"/>
        </w:rPr>
        <w:t xml:space="preserve"> e conferido</w:t>
      </w:r>
      <w:r w:rsidRPr="002F5B3E">
        <w:rPr>
          <w:rFonts w:ascii="Arial" w:hAnsi="Arial" w:cs="Arial"/>
        </w:rPr>
        <w:t>s</w:t>
      </w:r>
      <w:r w:rsidR="00301AB1" w:rsidRPr="002F5B3E">
        <w:rPr>
          <w:rFonts w:ascii="Arial" w:hAnsi="Arial" w:cs="Arial"/>
        </w:rPr>
        <w:t xml:space="preserve"> pel</w:t>
      </w:r>
      <w:r w:rsidR="0016474A" w:rsidRPr="002F5B3E">
        <w:rPr>
          <w:rFonts w:ascii="Arial" w:hAnsi="Arial" w:cs="Arial"/>
        </w:rPr>
        <w:t xml:space="preserve">o responsável </w:t>
      </w:r>
      <w:r w:rsidR="002F36F1" w:rsidRPr="002F5B3E">
        <w:rPr>
          <w:rFonts w:ascii="Arial" w:hAnsi="Arial" w:cs="Arial"/>
        </w:rPr>
        <w:t>da secretaria</w:t>
      </w:r>
      <w:r w:rsidR="0016474A" w:rsidRPr="002F5B3E">
        <w:rPr>
          <w:rFonts w:ascii="Arial" w:hAnsi="Arial" w:cs="Arial"/>
        </w:rPr>
        <w:t>/</w:t>
      </w:r>
      <w:r w:rsidR="00301AB1" w:rsidRPr="002F5B3E">
        <w:rPr>
          <w:rFonts w:ascii="Arial" w:hAnsi="Arial" w:cs="Arial"/>
        </w:rPr>
        <w:t>Comissão de Recebimento de Bens e Serviços da Prefeitura do Município de Vera Cruz do Oeste.</w:t>
      </w:r>
    </w:p>
    <w:p w14:paraId="43742897" w14:textId="12FD4BBD" w:rsidR="004C062B" w:rsidRPr="002F5B3E" w:rsidRDefault="004C062B" w:rsidP="00C126A0">
      <w:pPr>
        <w:pStyle w:val="PargrafodaLista"/>
        <w:numPr>
          <w:ilvl w:val="1"/>
          <w:numId w:val="1"/>
        </w:numPr>
        <w:spacing w:line="276" w:lineRule="auto"/>
        <w:ind w:left="0" w:firstLine="0"/>
        <w:rPr>
          <w:rFonts w:ascii="Arial" w:hAnsi="Arial" w:cs="Arial"/>
        </w:rPr>
      </w:pPr>
      <w:r w:rsidRPr="002F5B3E">
        <w:rPr>
          <w:rFonts w:ascii="Arial" w:hAnsi="Arial" w:cs="Arial"/>
          <w:bCs/>
        </w:rPr>
        <w:t xml:space="preserve">Na entrega será verificado o estado de conservação e validade dos </w:t>
      </w:r>
      <w:r w:rsidR="004C10EC" w:rsidRPr="002F5B3E">
        <w:rPr>
          <w:rFonts w:ascii="Arial" w:hAnsi="Arial" w:cs="Arial"/>
          <w:bCs/>
        </w:rPr>
        <w:t>itens</w:t>
      </w:r>
      <w:r w:rsidRPr="002F5B3E">
        <w:rPr>
          <w:rFonts w:ascii="Arial" w:hAnsi="Arial" w:cs="Arial"/>
          <w:bCs/>
        </w:rPr>
        <w:t>. Caso não estejam de acordo</w:t>
      </w:r>
      <w:r w:rsidR="008E6D76" w:rsidRPr="002F5B3E">
        <w:rPr>
          <w:rFonts w:ascii="Arial" w:hAnsi="Arial" w:cs="Arial"/>
          <w:bCs/>
        </w:rPr>
        <w:t xml:space="preserve"> com o estipulado neste edital e na ata de registro de preços</w:t>
      </w:r>
      <w:r w:rsidRPr="002F5B3E">
        <w:rPr>
          <w:rFonts w:ascii="Arial" w:hAnsi="Arial" w:cs="Arial"/>
          <w:bCs/>
        </w:rPr>
        <w:t>, ser</w:t>
      </w:r>
      <w:r w:rsidR="006B3CB6" w:rsidRPr="002F5B3E">
        <w:rPr>
          <w:rFonts w:ascii="Arial" w:hAnsi="Arial" w:cs="Arial"/>
          <w:bCs/>
        </w:rPr>
        <w:t>ão</w:t>
      </w:r>
      <w:r w:rsidRPr="002F5B3E">
        <w:rPr>
          <w:rFonts w:ascii="Arial" w:hAnsi="Arial" w:cs="Arial"/>
          <w:bCs/>
        </w:rPr>
        <w:t xml:space="preserve"> rejeitado</w:t>
      </w:r>
      <w:r w:rsidR="006B3CB6" w:rsidRPr="002F5B3E">
        <w:rPr>
          <w:rFonts w:ascii="Arial" w:hAnsi="Arial" w:cs="Arial"/>
          <w:bCs/>
        </w:rPr>
        <w:t>s</w:t>
      </w:r>
      <w:r w:rsidRPr="002F5B3E">
        <w:rPr>
          <w:rFonts w:ascii="Arial" w:hAnsi="Arial" w:cs="Arial"/>
          <w:bCs/>
        </w:rPr>
        <w:t xml:space="preserve">, obrigando-se a </w:t>
      </w:r>
      <w:r w:rsidR="006B3CB6" w:rsidRPr="002F5B3E">
        <w:rPr>
          <w:rFonts w:ascii="Arial" w:hAnsi="Arial" w:cs="Arial"/>
          <w:bCs/>
        </w:rPr>
        <w:t>proponente</w:t>
      </w:r>
      <w:r w:rsidRPr="002F5B3E">
        <w:rPr>
          <w:rFonts w:ascii="Arial" w:hAnsi="Arial" w:cs="Arial"/>
          <w:bCs/>
        </w:rPr>
        <w:t xml:space="preserve"> a trocar/substituir </w:t>
      </w:r>
      <w:r w:rsidR="006B3CB6" w:rsidRPr="002F5B3E">
        <w:rPr>
          <w:rFonts w:ascii="Arial" w:hAnsi="Arial" w:cs="Arial"/>
          <w:bCs/>
        </w:rPr>
        <w:t xml:space="preserve">os </w:t>
      </w:r>
      <w:r w:rsidR="009231C2" w:rsidRPr="002F5B3E">
        <w:rPr>
          <w:rFonts w:ascii="Arial" w:hAnsi="Arial" w:cs="Arial"/>
          <w:bCs/>
        </w:rPr>
        <w:t>mesmos</w:t>
      </w:r>
      <w:r w:rsidR="006B3CB6" w:rsidRPr="002F5B3E">
        <w:rPr>
          <w:rFonts w:ascii="Arial" w:hAnsi="Arial" w:cs="Arial"/>
          <w:bCs/>
        </w:rPr>
        <w:t xml:space="preserve"> sem custo e sem prejuízo para o contratante</w:t>
      </w:r>
      <w:r w:rsidRPr="002F5B3E">
        <w:rPr>
          <w:rFonts w:ascii="Arial" w:hAnsi="Arial" w:cs="Arial"/>
          <w:bCs/>
        </w:rPr>
        <w:t xml:space="preserve">. </w:t>
      </w:r>
    </w:p>
    <w:p w14:paraId="229E4C39" w14:textId="58FCD2A1" w:rsidR="00964783" w:rsidRPr="002F5B3E" w:rsidRDefault="00301AB1" w:rsidP="00C126A0">
      <w:pPr>
        <w:pStyle w:val="PargrafodaLista"/>
        <w:numPr>
          <w:ilvl w:val="1"/>
          <w:numId w:val="1"/>
        </w:numPr>
        <w:spacing w:line="276" w:lineRule="auto"/>
        <w:ind w:left="0" w:firstLine="0"/>
        <w:rPr>
          <w:rFonts w:ascii="Arial" w:hAnsi="Arial" w:cs="Arial"/>
        </w:rPr>
      </w:pPr>
      <w:r w:rsidRPr="002F5B3E">
        <w:rPr>
          <w:rFonts w:ascii="Arial" w:hAnsi="Arial" w:cs="Arial"/>
        </w:rPr>
        <w:t>Apurada, em qualquer tempo, divergência entre as especificações pré-fixadas e o fornecimento efetuado, serão aplicadas à empresa as sanções previstas na legislação vigente.</w:t>
      </w:r>
    </w:p>
    <w:p w14:paraId="3291E45B" w14:textId="66571918" w:rsidR="00C052BC" w:rsidRPr="002F5B3E" w:rsidRDefault="00C052BC" w:rsidP="00C126A0">
      <w:pPr>
        <w:pStyle w:val="PargrafodaLista"/>
        <w:numPr>
          <w:ilvl w:val="1"/>
          <w:numId w:val="1"/>
        </w:numPr>
        <w:spacing w:line="276" w:lineRule="auto"/>
        <w:ind w:left="0" w:firstLine="0"/>
        <w:rPr>
          <w:rFonts w:ascii="Arial" w:hAnsi="Arial" w:cs="Arial"/>
        </w:rPr>
      </w:pPr>
      <w:r w:rsidRPr="002F5B3E">
        <w:rPr>
          <w:rFonts w:ascii="Arial" w:hAnsi="Arial" w:cs="Arial"/>
          <w:bCs/>
        </w:rPr>
        <w:t>Nos preços deverão estar incluídas todas as despesas com frete, impostos, taxas, tributos</w:t>
      </w:r>
      <w:r w:rsidR="00886961" w:rsidRPr="002F5B3E">
        <w:rPr>
          <w:rFonts w:ascii="Arial" w:hAnsi="Arial" w:cs="Arial"/>
          <w:bCs/>
        </w:rPr>
        <w:t>,</w:t>
      </w:r>
      <w:r w:rsidRPr="002F5B3E">
        <w:rPr>
          <w:rFonts w:ascii="Arial" w:hAnsi="Arial" w:cs="Arial"/>
          <w:bCs/>
        </w:rPr>
        <w:t xml:space="preserve">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2F5B3E" w:rsidRDefault="004051C3" w:rsidP="00C126A0">
      <w:pPr>
        <w:pStyle w:val="PargrafodaLista"/>
        <w:numPr>
          <w:ilvl w:val="1"/>
          <w:numId w:val="1"/>
        </w:numPr>
        <w:spacing w:line="276" w:lineRule="auto"/>
        <w:ind w:left="0" w:firstLine="0"/>
        <w:rPr>
          <w:rFonts w:ascii="Arial" w:hAnsi="Arial" w:cs="Arial"/>
        </w:rPr>
      </w:pPr>
      <w:r w:rsidRPr="002F5B3E">
        <w:rPr>
          <w:rFonts w:ascii="Arial" w:hAnsi="Arial" w:cs="Arial"/>
        </w:rPr>
        <w:t>As comunicações entre o órgão ou entidade e a proponente vencedora devem ser realizadas por escrito sempre que o ato exigir tal formalidade, admitindo-se o uso de mensagem eletrônica para esse fim.</w:t>
      </w:r>
    </w:p>
    <w:p w14:paraId="74B5BBE2" w14:textId="77777777" w:rsidR="00987EF4" w:rsidRPr="002F5B3E" w:rsidRDefault="00987EF4" w:rsidP="00C126A0">
      <w:pPr>
        <w:pStyle w:val="PargrafodaLista"/>
        <w:numPr>
          <w:ilvl w:val="1"/>
          <w:numId w:val="1"/>
        </w:numPr>
        <w:spacing w:line="276" w:lineRule="auto"/>
        <w:ind w:left="0" w:firstLine="0"/>
        <w:rPr>
          <w:rFonts w:ascii="Arial" w:hAnsi="Arial" w:cs="Arial"/>
        </w:rPr>
      </w:pPr>
      <w:bookmarkStart w:id="62" w:name="_Hlk195083458"/>
      <w:r w:rsidRPr="002F5B3E">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7AF5D086" w14:textId="77777777" w:rsidR="00987EF4" w:rsidRPr="002F5B3E" w:rsidRDefault="00987EF4" w:rsidP="00C126A0">
      <w:pPr>
        <w:pStyle w:val="PargrafodaLista"/>
        <w:numPr>
          <w:ilvl w:val="1"/>
          <w:numId w:val="1"/>
        </w:numPr>
        <w:spacing w:line="276" w:lineRule="auto"/>
        <w:ind w:left="0" w:firstLine="0"/>
        <w:rPr>
          <w:rFonts w:ascii="Arial" w:hAnsi="Arial" w:cs="Arial"/>
        </w:rPr>
      </w:pPr>
      <w:r w:rsidRPr="002F5B3E">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1A183BF4" w14:textId="77777777" w:rsidR="00867178" w:rsidRPr="002F5B3E" w:rsidRDefault="00987EF4" w:rsidP="00C126A0">
      <w:pPr>
        <w:pStyle w:val="PargrafodaLista"/>
        <w:numPr>
          <w:ilvl w:val="1"/>
          <w:numId w:val="1"/>
        </w:numPr>
        <w:spacing w:line="276" w:lineRule="auto"/>
        <w:ind w:left="0" w:firstLine="0"/>
        <w:rPr>
          <w:rFonts w:ascii="Arial" w:hAnsi="Arial" w:cs="Arial"/>
        </w:rPr>
      </w:pPr>
      <w:r w:rsidRPr="002F5B3E">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r w:rsidR="00C72FD4" w:rsidRPr="002F5B3E">
        <w:rPr>
          <w:rFonts w:ascii="Arial" w:hAnsi="Arial" w:cs="Arial"/>
        </w:rPr>
        <w:t> </w:t>
      </w:r>
    </w:p>
    <w:p w14:paraId="1D6D3B64" w14:textId="77777777" w:rsidR="00457539" w:rsidRPr="002F5B3E" w:rsidRDefault="00457539" w:rsidP="00C126A0">
      <w:pPr>
        <w:pStyle w:val="PargrafodaLista"/>
        <w:spacing w:line="276" w:lineRule="auto"/>
        <w:ind w:left="0"/>
        <w:rPr>
          <w:rFonts w:ascii="Arial" w:hAnsi="Arial" w:cs="Arial"/>
        </w:rPr>
      </w:pPr>
    </w:p>
    <w:bookmarkEnd w:id="62"/>
    <w:p w14:paraId="68372CF9" w14:textId="77777777" w:rsidR="00C72FD4" w:rsidRPr="002F5B3E" w:rsidRDefault="00C72FD4" w:rsidP="00C126A0">
      <w:pPr>
        <w:pStyle w:val="PargrafodaLista"/>
        <w:numPr>
          <w:ilvl w:val="0"/>
          <w:numId w:val="1"/>
        </w:numPr>
        <w:spacing w:line="276" w:lineRule="auto"/>
        <w:ind w:left="0" w:firstLine="0"/>
        <w:rPr>
          <w:rFonts w:ascii="Arial" w:hAnsi="Arial" w:cs="Arial"/>
          <w:b/>
          <w:bCs/>
        </w:rPr>
      </w:pPr>
      <w:r w:rsidRPr="002F5B3E">
        <w:rPr>
          <w:rFonts w:ascii="Arial" w:hAnsi="Arial" w:cs="Arial"/>
          <w:b/>
          <w:bCs/>
        </w:rPr>
        <w:t>- DO FORO</w:t>
      </w:r>
    </w:p>
    <w:p w14:paraId="27C5411F" w14:textId="77777777" w:rsidR="00C72FD4" w:rsidRPr="002F5B3E" w:rsidRDefault="00C72FD4" w:rsidP="00C126A0">
      <w:pPr>
        <w:pStyle w:val="PargrafodaLista"/>
        <w:numPr>
          <w:ilvl w:val="1"/>
          <w:numId w:val="1"/>
        </w:numPr>
        <w:spacing w:line="276" w:lineRule="auto"/>
        <w:ind w:left="0" w:firstLine="0"/>
        <w:rPr>
          <w:rFonts w:ascii="Arial" w:hAnsi="Arial" w:cs="Arial"/>
        </w:rPr>
      </w:pPr>
      <w:r w:rsidRPr="002F5B3E">
        <w:rPr>
          <w:rFonts w:ascii="Arial" w:hAnsi="Arial" w:cs="Arial"/>
        </w:rPr>
        <w:t>- Para dirimir controvérsia decorrente deste certame, o Foro competente é o da Comarca da cidade de Matelândia -PR, excluído qualquer outro.</w:t>
      </w:r>
    </w:p>
    <w:p w14:paraId="556014FB" w14:textId="77777777" w:rsidR="00C72FD4" w:rsidRPr="002F5B3E" w:rsidRDefault="00C72FD4" w:rsidP="00C126A0">
      <w:pPr>
        <w:spacing w:line="276" w:lineRule="auto"/>
        <w:ind w:hanging="4"/>
        <w:jc w:val="both"/>
        <w:rPr>
          <w:rFonts w:ascii="Arial" w:hAnsi="Arial" w:cs="Arial"/>
        </w:rPr>
      </w:pPr>
      <w:r w:rsidRPr="002F5B3E">
        <w:rPr>
          <w:rFonts w:ascii="Arial" w:hAnsi="Arial" w:cs="Arial"/>
        </w:rPr>
        <w:lastRenderedPageBreak/>
        <w:t> </w:t>
      </w:r>
    </w:p>
    <w:p w14:paraId="6211CF67" w14:textId="77777777" w:rsidR="00C72FD4" w:rsidRPr="002F5B3E" w:rsidRDefault="00C72FD4" w:rsidP="00C126A0">
      <w:pPr>
        <w:pStyle w:val="PargrafodaLista"/>
        <w:numPr>
          <w:ilvl w:val="0"/>
          <w:numId w:val="1"/>
        </w:numPr>
        <w:spacing w:line="276" w:lineRule="auto"/>
        <w:ind w:left="0" w:hanging="4"/>
        <w:rPr>
          <w:rFonts w:ascii="Arial" w:hAnsi="Arial" w:cs="Arial"/>
          <w:b/>
          <w:bCs/>
        </w:rPr>
      </w:pPr>
      <w:r w:rsidRPr="002F5B3E">
        <w:rPr>
          <w:rFonts w:ascii="Arial" w:hAnsi="Arial" w:cs="Arial"/>
          <w:b/>
          <w:bCs/>
        </w:rPr>
        <w:t>- ANEXOS DO EDITAL</w:t>
      </w:r>
    </w:p>
    <w:p w14:paraId="604E83AC" w14:textId="77777777" w:rsidR="00C72FD4" w:rsidRPr="002F5B3E" w:rsidRDefault="00C72FD4" w:rsidP="00C126A0">
      <w:pPr>
        <w:pStyle w:val="PargrafodaLista"/>
        <w:numPr>
          <w:ilvl w:val="1"/>
          <w:numId w:val="1"/>
        </w:numPr>
        <w:spacing w:line="276" w:lineRule="auto"/>
        <w:ind w:left="0" w:hanging="4"/>
        <w:rPr>
          <w:rFonts w:ascii="Arial" w:hAnsi="Arial" w:cs="Arial"/>
        </w:rPr>
      </w:pPr>
      <w:r w:rsidRPr="002F5B3E">
        <w:rPr>
          <w:rFonts w:ascii="Arial" w:hAnsi="Arial" w:cs="Arial"/>
        </w:rPr>
        <w:t>- Compõem este instrumento convocatório, além das condições específicas constantes do corpo do edital, os seguintes documentos:</w:t>
      </w:r>
    </w:p>
    <w:p w14:paraId="3F1E54D8" w14:textId="77777777" w:rsidR="00C72FD4" w:rsidRPr="002F5B3E" w:rsidRDefault="00C72FD4" w:rsidP="00C126A0">
      <w:pPr>
        <w:pStyle w:val="PargrafodaLista"/>
        <w:numPr>
          <w:ilvl w:val="2"/>
          <w:numId w:val="1"/>
        </w:numPr>
        <w:spacing w:line="276" w:lineRule="auto"/>
        <w:ind w:left="0" w:hanging="4"/>
        <w:rPr>
          <w:rFonts w:ascii="Arial" w:hAnsi="Arial" w:cs="Arial"/>
        </w:rPr>
      </w:pPr>
      <w:r w:rsidRPr="002F5B3E">
        <w:rPr>
          <w:rFonts w:ascii="Arial" w:hAnsi="Arial" w:cs="Arial"/>
        </w:rPr>
        <w:t>Anexo I. Estudo Técnico Preliminar - ETP;</w:t>
      </w:r>
    </w:p>
    <w:p w14:paraId="09A9C9E0" w14:textId="77777777" w:rsidR="00C72FD4" w:rsidRPr="002F5B3E" w:rsidRDefault="00C72FD4" w:rsidP="00C126A0">
      <w:pPr>
        <w:pStyle w:val="PargrafodaLista"/>
        <w:numPr>
          <w:ilvl w:val="2"/>
          <w:numId w:val="1"/>
        </w:numPr>
        <w:spacing w:line="276" w:lineRule="auto"/>
        <w:ind w:left="0" w:hanging="4"/>
        <w:rPr>
          <w:rFonts w:ascii="Arial" w:hAnsi="Arial" w:cs="Arial"/>
        </w:rPr>
      </w:pPr>
      <w:r w:rsidRPr="002F5B3E">
        <w:rPr>
          <w:rFonts w:ascii="Arial" w:hAnsi="Arial" w:cs="Arial"/>
        </w:rPr>
        <w:t>Anexo II. Termo de Referência - TR;</w:t>
      </w:r>
    </w:p>
    <w:p w14:paraId="51B23CF6" w14:textId="77777777" w:rsidR="00C72FD4" w:rsidRPr="002F5B3E" w:rsidRDefault="00C72FD4" w:rsidP="00C126A0">
      <w:pPr>
        <w:pStyle w:val="PargrafodaLista"/>
        <w:numPr>
          <w:ilvl w:val="2"/>
          <w:numId w:val="1"/>
        </w:numPr>
        <w:spacing w:line="276" w:lineRule="auto"/>
        <w:ind w:left="0" w:hanging="4"/>
        <w:rPr>
          <w:rFonts w:ascii="Arial" w:hAnsi="Arial" w:cs="Arial"/>
        </w:rPr>
      </w:pPr>
      <w:r w:rsidRPr="002F5B3E">
        <w:rPr>
          <w:rFonts w:ascii="Arial" w:hAnsi="Arial" w:cs="Arial"/>
        </w:rPr>
        <w:t>Anexo III. Modelo de proposta;</w:t>
      </w:r>
    </w:p>
    <w:p w14:paraId="3DD9981D" w14:textId="77777777" w:rsidR="00C72FD4" w:rsidRPr="002F5B3E" w:rsidRDefault="00C72FD4" w:rsidP="00C126A0">
      <w:pPr>
        <w:pStyle w:val="PargrafodaLista"/>
        <w:numPr>
          <w:ilvl w:val="2"/>
          <w:numId w:val="1"/>
        </w:numPr>
        <w:spacing w:line="276" w:lineRule="auto"/>
        <w:ind w:left="0" w:hanging="4"/>
        <w:rPr>
          <w:rFonts w:ascii="Arial" w:hAnsi="Arial" w:cs="Arial"/>
        </w:rPr>
      </w:pPr>
      <w:r w:rsidRPr="002F5B3E">
        <w:rPr>
          <w:rFonts w:ascii="Arial" w:hAnsi="Arial" w:cs="Arial"/>
        </w:rPr>
        <w:t>Anexo IV. Modelo de declaração unificada;</w:t>
      </w:r>
    </w:p>
    <w:p w14:paraId="27F54058" w14:textId="77777777" w:rsidR="00AF1180" w:rsidRPr="002F5B3E" w:rsidRDefault="00C72FD4" w:rsidP="00C126A0">
      <w:pPr>
        <w:pStyle w:val="PargrafodaLista"/>
        <w:numPr>
          <w:ilvl w:val="2"/>
          <w:numId w:val="1"/>
        </w:numPr>
        <w:spacing w:line="276" w:lineRule="auto"/>
        <w:ind w:left="0" w:hanging="4"/>
        <w:rPr>
          <w:rFonts w:ascii="Arial" w:hAnsi="Arial" w:cs="Arial"/>
        </w:rPr>
      </w:pPr>
      <w:r w:rsidRPr="002F5B3E">
        <w:rPr>
          <w:rFonts w:ascii="Arial" w:hAnsi="Arial" w:cs="Arial"/>
        </w:rPr>
        <w:t>Anexo V. Minuta de ata;</w:t>
      </w:r>
    </w:p>
    <w:p w14:paraId="75DA1C9C" w14:textId="3F686E6D" w:rsidR="00AF1180" w:rsidRPr="002F5B3E" w:rsidRDefault="00AF1180" w:rsidP="00C126A0">
      <w:pPr>
        <w:pStyle w:val="PargrafodaLista"/>
        <w:numPr>
          <w:ilvl w:val="2"/>
          <w:numId w:val="1"/>
        </w:numPr>
        <w:spacing w:line="276" w:lineRule="auto"/>
        <w:ind w:left="0" w:hanging="4"/>
        <w:rPr>
          <w:rFonts w:ascii="Arial" w:hAnsi="Arial" w:cs="Arial"/>
        </w:rPr>
      </w:pPr>
      <w:r w:rsidRPr="002F5B3E">
        <w:rPr>
          <w:rFonts w:ascii="Arial" w:hAnsi="Arial" w:cs="Arial"/>
        </w:rPr>
        <w:t xml:space="preserve">Anexo VI - </w:t>
      </w:r>
      <w:r w:rsidRPr="002F5B3E">
        <w:rPr>
          <w:rFonts w:ascii="Arial" w:hAnsi="Arial" w:cs="Arial"/>
          <w:bCs/>
        </w:rPr>
        <w:t>Declaração microempresa e empresa de pequeno porte</w:t>
      </w:r>
    </w:p>
    <w:p w14:paraId="5DD48947" w14:textId="77777777" w:rsidR="00CA5125" w:rsidRPr="002F5B3E" w:rsidRDefault="00CA5125" w:rsidP="00C126A0">
      <w:pPr>
        <w:spacing w:line="276" w:lineRule="auto"/>
        <w:jc w:val="both"/>
        <w:rPr>
          <w:rFonts w:ascii="Arial" w:hAnsi="Arial" w:cs="Arial"/>
        </w:rPr>
      </w:pPr>
    </w:p>
    <w:p w14:paraId="50CD94F8" w14:textId="04B4DF29" w:rsidR="00043621" w:rsidRPr="002F5B3E" w:rsidRDefault="00761A85" w:rsidP="00C126A0">
      <w:pPr>
        <w:spacing w:line="276" w:lineRule="auto"/>
        <w:jc w:val="both"/>
        <w:rPr>
          <w:rFonts w:ascii="Arial" w:hAnsi="Arial" w:cs="Arial"/>
        </w:rPr>
      </w:pPr>
      <w:r w:rsidRPr="002F5B3E">
        <w:rPr>
          <w:rFonts w:ascii="Arial" w:hAnsi="Arial" w:cs="Arial"/>
        </w:rPr>
        <w:t xml:space="preserve">Vera Cruz do Oeste - PR, </w:t>
      </w:r>
      <w:r w:rsidR="00B825FE">
        <w:rPr>
          <w:rFonts w:ascii="Arial" w:hAnsi="Arial" w:cs="Arial"/>
        </w:rPr>
        <w:t>7</w:t>
      </w:r>
      <w:r w:rsidR="00BC1B8E" w:rsidRPr="002F5B3E">
        <w:rPr>
          <w:rFonts w:ascii="Arial" w:hAnsi="Arial" w:cs="Arial"/>
        </w:rPr>
        <w:t xml:space="preserve"> de </w:t>
      </w:r>
      <w:r w:rsidR="00B825FE">
        <w:rPr>
          <w:rFonts w:ascii="Arial" w:hAnsi="Arial" w:cs="Arial"/>
        </w:rPr>
        <w:t>maio</w:t>
      </w:r>
      <w:r w:rsidR="00BC1B8E" w:rsidRPr="002F5B3E">
        <w:rPr>
          <w:rFonts w:ascii="Arial" w:hAnsi="Arial" w:cs="Arial"/>
        </w:rPr>
        <w:t xml:space="preserve"> de 2026.</w:t>
      </w:r>
    </w:p>
    <w:p w14:paraId="0FA8D773" w14:textId="77777777" w:rsidR="00BC1B8E" w:rsidRPr="002F5B3E" w:rsidRDefault="00BC1B8E" w:rsidP="00C126A0">
      <w:pPr>
        <w:spacing w:line="276" w:lineRule="auto"/>
        <w:jc w:val="both"/>
        <w:rPr>
          <w:rFonts w:ascii="Arial" w:hAnsi="Arial" w:cs="Arial"/>
        </w:rPr>
      </w:pPr>
    </w:p>
    <w:p w14:paraId="303E4E8C" w14:textId="77777777" w:rsidR="00BC1B8E" w:rsidRPr="002F5B3E" w:rsidRDefault="00BC1B8E" w:rsidP="00C126A0">
      <w:pPr>
        <w:spacing w:line="276" w:lineRule="auto"/>
        <w:jc w:val="both"/>
        <w:rPr>
          <w:rFonts w:ascii="Arial" w:hAnsi="Arial" w:cs="Arial"/>
        </w:rPr>
      </w:pPr>
    </w:p>
    <w:p w14:paraId="3005A22F" w14:textId="6DB5A5FA" w:rsidR="00C444DC" w:rsidRPr="002F5B3E" w:rsidRDefault="00B825FE" w:rsidP="00C126A0">
      <w:pPr>
        <w:spacing w:line="276" w:lineRule="auto"/>
        <w:jc w:val="center"/>
        <w:rPr>
          <w:rFonts w:ascii="Arial" w:hAnsi="Arial" w:cs="Arial"/>
        </w:rPr>
      </w:pPr>
      <w:r>
        <w:rPr>
          <w:rFonts w:ascii="Arial" w:hAnsi="Arial" w:cs="Arial"/>
        </w:rPr>
        <w:t>Juliana Estevão de Oliveira Rosalen</w:t>
      </w:r>
    </w:p>
    <w:p w14:paraId="5045AEFE" w14:textId="4ED8023C" w:rsidR="008A2D09" w:rsidRPr="007E6227" w:rsidRDefault="00BC6BA2" w:rsidP="00C126A0">
      <w:pPr>
        <w:spacing w:line="276" w:lineRule="auto"/>
        <w:jc w:val="center"/>
        <w:rPr>
          <w:rFonts w:ascii="Arial" w:hAnsi="Arial" w:cs="Arial"/>
        </w:rPr>
      </w:pPr>
      <w:r w:rsidRPr="002F5B3E">
        <w:rPr>
          <w:rFonts w:ascii="Arial" w:hAnsi="Arial" w:cs="Arial"/>
        </w:rPr>
        <w:t>Agente de contratação</w:t>
      </w:r>
    </w:p>
    <w:sectPr w:rsidR="008A2D09" w:rsidRPr="007E6227" w:rsidSect="00E24EB8">
      <w:headerReference w:type="default" r:id="rId21"/>
      <w:footerReference w:type="default" r:id="rId22"/>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B18EF" w14:textId="77777777" w:rsidR="003D78DB" w:rsidRDefault="003D78DB" w:rsidP="007F72FC">
      <w:r>
        <w:separator/>
      </w:r>
    </w:p>
  </w:endnote>
  <w:endnote w:type="continuationSeparator" w:id="0">
    <w:p w14:paraId="0E34218E" w14:textId="77777777" w:rsidR="003D78DB" w:rsidRDefault="003D78DB"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NSimSun">
    <w:panose1 w:val="02010609030101010101"/>
    <w:charset w:val="86"/>
    <w:family w:val="modern"/>
    <w:pitch w:val="fixed"/>
    <w:sig w:usb0="00000203" w:usb1="288F0000" w:usb2="00000016" w:usb3="00000000" w:csb0="00040001" w:csb1="00000000"/>
  </w:font>
  <w:font w:name="SansSerif">
    <w:altName w:val="Cambria"/>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A9614" w14:textId="77777777" w:rsidR="003D78DB" w:rsidRDefault="003D78DB" w:rsidP="007F72FC">
      <w:r>
        <w:separator/>
      </w:r>
    </w:p>
  </w:footnote>
  <w:footnote w:type="continuationSeparator" w:id="0">
    <w:p w14:paraId="38BD4189" w14:textId="77777777" w:rsidR="003D78DB" w:rsidRDefault="003D78DB"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5D7FE92"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w:t>
    </w:r>
    <w:r w:rsidR="00876821">
      <w:rPr>
        <w:rFonts w:ascii="Arial" w:hAnsi="Arial" w:cs="Arial"/>
        <w:b/>
        <w:sz w:val="16"/>
        <w:szCs w:val="16"/>
      </w:rPr>
      <w:t>56</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51FDC120" w:rsidR="007F72FC" w:rsidRDefault="007F72FC" w:rsidP="007F72FC">
    <w:pPr>
      <w:pStyle w:val="Cabealho"/>
      <w:ind w:left="-1276" w:right="-960"/>
      <w:jc w:val="center"/>
      <w:rPr>
        <w:rFonts w:ascii="Arial" w:hAnsi="Arial" w:cs="Arial"/>
        <w:b/>
      </w:rPr>
    </w:pPr>
    <w:r>
      <w:rPr>
        <w:rFonts w:ascii="Arial" w:hAnsi="Arial" w:cs="Arial"/>
        <w:b/>
        <w:sz w:val="16"/>
        <w:szCs w:val="16"/>
      </w:rPr>
      <w:t>Fone</w:t>
    </w:r>
    <w:r w:rsidR="007155CA">
      <w:rPr>
        <w:rFonts w:ascii="Arial" w:hAnsi="Arial" w:cs="Arial"/>
        <w:b/>
        <w:sz w:val="16"/>
        <w:szCs w:val="16"/>
      </w:rPr>
      <w:t>s</w:t>
    </w:r>
    <w:r>
      <w:rPr>
        <w:rFonts w:ascii="Arial" w:hAnsi="Arial" w:cs="Arial"/>
        <w:b/>
        <w:sz w:val="16"/>
        <w:szCs w:val="16"/>
      </w:rPr>
      <w:t xml:space="preserve">: </w:t>
    </w:r>
    <w:r w:rsidR="007155CA" w:rsidRPr="007155CA">
      <w:rPr>
        <w:rFonts w:ascii="Arial" w:hAnsi="Arial" w:cs="Arial"/>
        <w:b/>
        <w:sz w:val="16"/>
        <w:szCs w:val="16"/>
      </w:rPr>
      <w:t>(45) 99127-8712 e (45) 99148-1470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ECF"/>
    <w:multiLevelType w:val="multilevel"/>
    <w:tmpl w:val="CAF22972"/>
    <w:lvl w:ilvl="0">
      <w:start w:val="1"/>
      <w:numFmt w:val="decimal"/>
      <w:lvlText w:val="%1"/>
      <w:lvlJc w:val="left"/>
      <w:pPr>
        <w:ind w:left="1772" w:hanging="495"/>
      </w:pPr>
      <w:rPr>
        <w:rFonts w:hint="default"/>
      </w:rPr>
    </w:lvl>
    <w:lvl w:ilvl="1">
      <w:start w:val="1"/>
      <w:numFmt w:val="decimal"/>
      <w:isLgl/>
      <w:lvlText w:val="%1.%2"/>
      <w:lvlJc w:val="left"/>
      <w:pPr>
        <w:ind w:left="1183" w:hanging="615"/>
      </w:pPr>
      <w:rPr>
        <w:rFonts w:hint="default"/>
        <w:b/>
        <w:bCs/>
      </w:rPr>
    </w:lvl>
    <w:lvl w:ilvl="2">
      <w:start w:val="1"/>
      <w:numFmt w:val="decimal"/>
      <w:isLgl/>
      <w:lvlText w:val="%1.%2.%3"/>
      <w:lvlJc w:val="left"/>
      <w:pPr>
        <w:ind w:left="1004" w:hanging="720"/>
      </w:pPr>
      <w:rPr>
        <w:rFonts w:hint="default"/>
        <w:b/>
        <w:bCs/>
      </w:rPr>
    </w:lvl>
    <w:lvl w:ilvl="3">
      <w:start w:val="1"/>
      <w:numFmt w:val="decimal"/>
      <w:isLgl/>
      <w:lvlText w:val="%1.%2.%3.%4"/>
      <w:lvlJc w:val="left"/>
      <w:pPr>
        <w:ind w:left="2705"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2C3EE4"/>
    <w:multiLevelType w:val="multilevel"/>
    <w:tmpl w:val="FEF6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B64DC1"/>
    <w:multiLevelType w:val="hybridMultilevel"/>
    <w:tmpl w:val="5B9CC1D6"/>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D9D69D9"/>
    <w:multiLevelType w:val="hybridMultilevel"/>
    <w:tmpl w:val="D5EE96F4"/>
    <w:lvl w:ilvl="0" w:tplc="04160003">
      <w:start w:val="1"/>
      <w:numFmt w:val="bullet"/>
      <w:lvlText w:val="o"/>
      <w:lvlJc w:val="left"/>
      <w:pPr>
        <w:ind w:left="1080" w:hanging="360"/>
      </w:pPr>
      <w:rPr>
        <w:rFonts w:ascii="Courier New" w:hAnsi="Courier New" w:cs="Courier New"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15:restartNumberingAfterBreak="0">
    <w:nsid w:val="20A800D6"/>
    <w:multiLevelType w:val="multilevel"/>
    <w:tmpl w:val="65525E54"/>
    <w:lvl w:ilvl="0">
      <w:start w:val="1"/>
      <w:numFmt w:val="bullet"/>
      <w:lvlText w:val="o"/>
      <w:lvlJc w:val="left"/>
      <w:pPr>
        <w:ind w:left="360" w:hanging="360"/>
      </w:pPr>
      <w:rPr>
        <w:rFonts w:ascii="Courier New" w:hAnsi="Courier New" w:cs="Courier New"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3176A3"/>
    <w:multiLevelType w:val="hybridMultilevel"/>
    <w:tmpl w:val="6B7608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FF054A7"/>
    <w:multiLevelType w:val="multilevel"/>
    <w:tmpl w:val="C3D09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11410F"/>
    <w:multiLevelType w:val="multilevel"/>
    <w:tmpl w:val="2E7E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1443EF"/>
    <w:multiLevelType w:val="hybridMultilevel"/>
    <w:tmpl w:val="526A1B28"/>
    <w:lvl w:ilvl="0" w:tplc="0416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9F91FBA"/>
    <w:multiLevelType w:val="multilevel"/>
    <w:tmpl w:val="933600D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EA8443C"/>
    <w:multiLevelType w:val="hybridMultilevel"/>
    <w:tmpl w:val="C63210C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2" w15:restartNumberingAfterBreak="0">
    <w:nsid w:val="548666A8"/>
    <w:multiLevelType w:val="multilevel"/>
    <w:tmpl w:val="2B0A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4221F2"/>
    <w:multiLevelType w:val="multilevel"/>
    <w:tmpl w:val="06ECE460"/>
    <w:lvl w:ilvl="0">
      <w:start w:val="13"/>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7"/>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647AA9"/>
    <w:multiLevelType w:val="hybridMultilevel"/>
    <w:tmpl w:val="07DAA1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659713C4"/>
    <w:multiLevelType w:val="multilevel"/>
    <w:tmpl w:val="078CD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076384"/>
    <w:multiLevelType w:val="multilevel"/>
    <w:tmpl w:val="0CE8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FC032E"/>
    <w:multiLevelType w:val="multilevel"/>
    <w:tmpl w:val="47FE308E"/>
    <w:lvl w:ilvl="0">
      <w:start w:val="1"/>
      <w:numFmt w:val="bullet"/>
      <w:lvlText w:val="●"/>
      <w:lvlJc w:val="left"/>
      <w:pPr>
        <w:ind w:left="-414" w:hanging="360"/>
      </w:pPr>
      <w:rPr>
        <w:rFonts w:ascii="Noto Sans Symbols" w:eastAsia="Noto Sans Symbols" w:hAnsi="Noto Sans Symbols" w:cs="Noto Sans Symbols"/>
        <w:vertAlign w:val="baseline"/>
      </w:rPr>
    </w:lvl>
    <w:lvl w:ilvl="1">
      <w:start w:val="1"/>
      <w:numFmt w:val="bullet"/>
      <w:lvlText w:val="o"/>
      <w:lvlJc w:val="left"/>
      <w:pPr>
        <w:ind w:left="306" w:hanging="360"/>
      </w:pPr>
      <w:rPr>
        <w:rFonts w:ascii="Courier New" w:eastAsia="Courier New" w:hAnsi="Courier New" w:cs="Courier New"/>
        <w:vertAlign w:val="baseline"/>
      </w:rPr>
    </w:lvl>
    <w:lvl w:ilvl="2">
      <w:start w:val="1"/>
      <w:numFmt w:val="bullet"/>
      <w:lvlText w:val="▪"/>
      <w:lvlJc w:val="left"/>
      <w:pPr>
        <w:ind w:left="1026" w:hanging="360"/>
      </w:pPr>
      <w:rPr>
        <w:rFonts w:ascii="Noto Sans Symbols" w:eastAsia="Noto Sans Symbols" w:hAnsi="Noto Sans Symbols" w:cs="Noto Sans Symbols"/>
        <w:vertAlign w:val="baseline"/>
      </w:rPr>
    </w:lvl>
    <w:lvl w:ilvl="3">
      <w:start w:val="1"/>
      <w:numFmt w:val="bullet"/>
      <w:lvlText w:val="●"/>
      <w:lvlJc w:val="left"/>
      <w:pPr>
        <w:ind w:left="1746" w:hanging="360"/>
      </w:pPr>
      <w:rPr>
        <w:rFonts w:ascii="Noto Sans Symbols" w:eastAsia="Noto Sans Symbols" w:hAnsi="Noto Sans Symbols" w:cs="Noto Sans Symbols"/>
        <w:vertAlign w:val="baseline"/>
      </w:rPr>
    </w:lvl>
    <w:lvl w:ilvl="4">
      <w:start w:val="1"/>
      <w:numFmt w:val="bullet"/>
      <w:lvlText w:val="o"/>
      <w:lvlJc w:val="left"/>
      <w:pPr>
        <w:ind w:left="2466" w:hanging="360"/>
      </w:pPr>
      <w:rPr>
        <w:rFonts w:ascii="Courier New" w:eastAsia="Courier New" w:hAnsi="Courier New" w:cs="Courier New"/>
        <w:vertAlign w:val="baseline"/>
      </w:rPr>
    </w:lvl>
    <w:lvl w:ilvl="5">
      <w:start w:val="1"/>
      <w:numFmt w:val="bullet"/>
      <w:lvlText w:val="▪"/>
      <w:lvlJc w:val="left"/>
      <w:pPr>
        <w:ind w:left="3186" w:hanging="360"/>
      </w:pPr>
      <w:rPr>
        <w:rFonts w:ascii="Noto Sans Symbols" w:eastAsia="Noto Sans Symbols" w:hAnsi="Noto Sans Symbols" w:cs="Noto Sans Symbols"/>
        <w:vertAlign w:val="baseline"/>
      </w:rPr>
    </w:lvl>
    <w:lvl w:ilvl="6">
      <w:start w:val="1"/>
      <w:numFmt w:val="bullet"/>
      <w:lvlText w:val="●"/>
      <w:lvlJc w:val="left"/>
      <w:pPr>
        <w:ind w:left="3906" w:hanging="360"/>
      </w:pPr>
      <w:rPr>
        <w:rFonts w:ascii="Noto Sans Symbols" w:eastAsia="Noto Sans Symbols" w:hAnsi="Noto Sans Symbols" w:cs="Noto Sans Symbols"/>
        <w:vertAlign w:val="baseline"/>
      </w:rPr>
    </w:lvl>
    <w:lvl w:ilvl="7">
      <w:start w:val="1"/>
      <w:numFmt w:val="bullet"/>
      <w:lvlText w:val="o"/>
      <w:lvlJc w:val="left"/>
      <w:pPr>
        <w:ind w:left="4626" w:hanging="360"/>
      </w:pPr>
      <w:rPr>
        <w:rFonts w:ascii="Courier New" w:eastAsia="Courier New" w:hAnsi="Courier New" w:cs="Courier New"/>
        <w:vertAlign w:val="baseline"/>
      </w:rPr>
    </w:lvl>
    <w:lvl w:ilvl="8">
      <w:start w:val="1"/>
      <w:numFmt w:val="bullet"/>
      <w:lvlText w:val="▪"/>
      <w:lvlJc w:val="left"/>
      <w:pPr>
        <w:ind w:left="5346" w:hanging="360"/>
      </w:pPr>
      <w:rPr>
        <w:rFonts w:ascii="Noto Sans Symbols" w:eastAsia="Noto Sans Symbols" w:hAnsi="Noto Sans Symbols" w:cs="Noto Sans Symbols"/>
        <w:vertAlign w:val="baseline"/>
      </w:rPr>
    </w:lvl>
  </w:abstractNum>
  <w:abstractNum w:abstractNumId="19" w15:restartNumberingAfterBreak="0">
    <w:nsid w:val="6BE17481"/>
    <w:multiLevelType w:val="multilevel"/>
    <w:tmpl w:val="AC640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084E70"/>
    <w:multiLevelType w:val="hybridMultilevel"/>
    <w:tmpl w:val="D1F2C1EE"/>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0F95AA1"/>
    <w:multiLevelType w:val="hybridMultilevel"/>
    <w:tmpl w:val="43AC726A"/>
    <w:lvl w:ilvl="0" w:tplc="0416000D">
      <w:start w:val="1"/>
      <w:numFmt w:val="bullet"/>
      <w:lvlText w:val=""/>
      <w:lvlJc w:val="left"/>
      <w:pPr>
        <w:ind w:left="1004" w:hanging="360"/>
      </w:pPr>
      <w:rPr>
        <w:rFonts w:ascii="Wingdings" w:hAnsi="Wingdings" w:hint="default"/>
      </w:rPr>
    </w:lvl>
    <w:lvl w:ilvl="1" w:tplc="04160003">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2"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abstractNum w:abstractNumId="23" w15:restartNumberingAfterBreak="0">
    <w:nsid w:val="7A9A27B0"/>
    <w:multiLevelType w:val="multilevel"/>
    <w:tmpl w:val="8C22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E307CF"/>
    <w:multiLevelType w:val="multilevel"/>
    <w:tmpl w:val="994443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C48385C"/>
    <w:multiLevelType w:val="multilevel"/>
    <w:tmpl w:val="ACB6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3448821">
    <w:abstractNumId w:val="0"/>
  </w:num>
  <w:num w:numId="2" w16cid:durableId="1977948268">
    <w:abstractNumId w:val="17"/>
  </w:num>
  <w:num w:numId="3" w16cid:durableId="1033462423">
    <w:abstractNumId w:val="1"/>
  </w:num>
  <w:num w:numId="4" w16cid:durableId="1845166935">
    <w:abstractNumId w:val="14"/>
  </w:num>
  <w:num w:numId="5" w16cid:durableId="1581018537">
    <w:abstractNumId w:val="12"/>
  </w:num>
  <w:num w:numId="6" w16cid:durableId="1697265735">
    <w:abstractNumId w:val="7"/>
  </w:num>
  <w:num w:numId="7" w16cid:durableId="1330864193">
    <w:abstractNumId w:val="16"/>
  </w:num>
  <w:num w:numId="8" w16cid:durableId="1526597749">
    <w:abstractNumId w:val="5"/>
  </w:num>
  <w:num w:numId="9" w16cid:durableId="1633706745">
    <w:abstractNumId w:val="23"/>
  </w:num>
  <w:num w:numId="10" w16cid:durableId="1004821755">
    <w:abstractNumId w:val="25"/>
  </w:num>
  <w:num w:numId="11" w16cid:durableId="1623077762">
    <w:abstractNumId w:val="11"/>
  </w:num>
  <w:num w:numId="12" w16cid:durableId="1931890712">
    <w:abstractNumId w:val="20"/>
  </w:num>
  <w:num w:numId="13" w16cid:durableId="1799762298">
    <w:abstractNumId w:val="21"/>
  </w:num>
  <w:num w:numId="14" w16cid:durableId="1302493775">
    <w:abstractNumId w:val="10"/>
  </w:num>
  <w:num w:numId="15" w16cid:durableId="1953170231">
    <w:abstractNumId w:val="3"/>
  </w:num>
  <w:num w:numId="16" w16cid:durableId="388383611">
    <w:abstractNumId w:val="9"/>
  </w:num>
  <w:num w:numId="17" w16cid:durableId="2085834055">
    <w:abstractNumId w:val="15"/>
  </w:num>
  <w:num w:numId="18" w16cid:durableId="1965037397">
    <w:abstractNumId w:val="4"/>
  </w:num>
  <w:num w:numId="19" w16cid:durableId="1909801260">
    <w:abstractNumId w:val="13"/>
  </w:num>
  <w:num w:numId="20" w16cid:durableId="742529732">
    <w:abstractNumId w:val="2"/>
  </w:num>
  <w:num w:numId="21" w16cid:durableId="360790575">
    <w:abstractNumId w:val="22"/>
  </w:num>
  <w:num w:numId="22" w16cid:durableId="17816799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6281051">
    <w:abstractNumId w:val="6"/>
  </w:num>
  <w:num w:numId="24" w16cid:durableId="554896239">
    <w:abstractNumId w:val="19"/>
  </w:num>
  <w:num w:numId="25" w16cid:durableId="32079844">
    <w:abstractNumId w:val="8"/>
  </w:num>
  <w:num w:numId="26" w16cid:durableId="935942329">
    <w:abstractNumId w:val="24"/>
  </w:num>
  <w:num w:numId="27" w16cid:durableId="161704674">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readOnly"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B51"/>
    <w:rsid w:val="000012A0"/>
    <w:rsid w:val="00001592"/>
    <w:rsid w:val="00001B41"/>
    <w:rsid w:val="000020A3"/>
    <w:rsid w:val="00002C02"/>
    <w:rsid w:val="00003D76"/>
    <w:rsid w:val="000048E4"/>
    <w:rsid w:val="00005847"/>
    <w:rsid w:val="00005DCB"/>
    <w:rsid w:val="0000714B"/>
    <w:rsid w:val="000104BC"/>
    <w:rsid w:val="00010D47"/>
    <w:rsid w:val="0001164A"/>
    <w:rsid w:val="00011667"/>
    <w:rsid w:val="000118CA"/>
    <w:rsid w:val="000119A3"/>
    <w:rsid w:val="0001258B"/>
    <w:rsid w:val="00012F1A"/>
    <w:rsid w:val="00013B1B"/>
    <w:rsid w:val="00013C17"/>
    <w:rsid w:val="00014564"/>
    <w:rsid w:val="00014776"/>
    <w:rsid w:val="00014C3D"/>
    <w:rsid w:val="000167F3"/>
    <w:rsid w:val="00016ACD"/>
    <w:rsid w:val="00016CA5"/>
    <w:rsid w:val="00016ECE"/>
    <w:rsid w:val="0001710C"/>
    <w:rsid w:val="0001764C"/>
    <w:rsid w:val="00017DD1"/>
    <w:rsid w:val="00017F89"/>
    <w:rsid w:val="000202BD"/>
    <w:rsid w:val="0002033D"/>
    <w:rsid w:val="000207F7"/>
    <w:rsid w:val="00021554"/>
    <w:rsid w:val="00021947"/>
    <w:rsid w:val="00021A04"/>
    <w:rsid w:val="00022318"/>
    <w:rsid w:val="00022894"/>
    <w:rsid w:val="00023881"/>
    <w:rsid w:val="00023EC0"/>
    <w:rsid w:val="00024287"/>
    <w:rsid w:val="00024E8A"/>
    <w:rsid w:val="0002576A"/>
    <w:rsid w:val="00025B49"/>
    <w:rsid w:val="00025E5D"/>
    <w:rsid w:val="00026658"/>
    <w:rsid w:val="0003046E"/>
    <w:rsid w:val="00032153"/>
    <w:rsid w:val="00032E34"/>
    <w:rsid w:val="00032E73"/>
    <w:rsid w:val="000330F7"/>
    <w:rsid w:val="00033227"/>
    <w:rsid w:val="00033310"/>
    <w:rsid w:val="000337A5"/>
    <w:rsid w:val="00033938"/>
    <w:rsid w:val="00035F49"/>
    <w:rsid w:val="0003614B"/>
    <w:rsid w:val="00036636"/>
    <w:rsid w:val="000367DD"/>
    <w:rsid w:val="000368A3"/>
    <w:rsid w:val="00036995"/>
    <w:rsid w:val="00037363"/>
    <w:rsid w:val="00037508"/>
    <w:rsid w:val="00037E18"/>
    <w:rsid w:val="000403BF"/>
    <w:rsid w:val="000407A1"/>
    <w:rsid w:val="00040972"/>
    <w:rsid w:val="00041558"/>
    <w:rsid w:val="00041F11"/>
    <w:rsid w:val="00041FB8"/>
    <w:rsid w:val="0004229F"/>
    <w:rsid w:val="000424A1"/>
    <w:rsid w:val="000429E8"/>
    <w:rsid w:val="00042C04"/>
    <w:rsid w:val="00042FA1"/>
    <w:rsid w:val="0004335E"/>
    <w:rsid w:val="00043450"/>
    <w:rsid w:val="00043621"/>
    <w:rsid w:val="00043A6E"/>
    <w:rsid w:val="00043DA9"/>
    <w:rsid w:val="00044206"/>
    <w:rsid w:val="00044D64"/>
    <w:rsid w:val="0004536D"/>
    <w:rsid w:val="0004553A"/>
    <w:rsid w:val="00045D4D"/>
    <w:rsid w:val="00045E35"/>
    <w:rsid w:val="000473BC"/>
    <w:rsid w:val="0005103F"/>
    <w:rsid w:val="000516D3"/>
    <w:rsid w:val="00051977"/>
    <w:rsid w:val="00051C60"/>
    <w:rsid w:val="00051E84"/>
    <w:rsid w:val="000535DD"/>
    <w:rsid w:val="00054223"/>
    <w:rsid w:val="00054A54"/>
    <w:rsid w:val="00055E64"/>
    <w:rsid w:val="0005788A"/>
    <w:rsid w:val="00057D6A"/>
    <w:rsid w:val="00057FD3"/>
    <w:rsid w:val="000602CE"/>
    <w:rsid w:val="0006034A"/>
    <w:rsid w:val="0006038B"/>
    <w:rsid w:val="00060E4F"/>
    <w:rsid w:val="000613DE"/>
    <w:rsid w:val="00062B49"/>
    <w:rsid w:val="0006319B"/>
    <w:rsid w:val="00064345"/>
    <w:rsid w:val="00064A74"/>
    <w:rsid w:val="00064EFC"/>
    <w:rsid w:val="00065102"/>
    <w:rsid w:val="00065660"/>
    <w:rsid w:val="00066266"/>
    <w:rsid w:val="000671AC"/>
    <w:rsid w:val="000678F7"/>
    <w:rsid w:val="00067AD2"/>
    <w:rsid w:val="00070FF3"/>
    <w:rsid w:val="00071132"/>
    <w:rsid w:val="0007285A"/>
    <w:rsid w:val="00072E52"/>
    <w:rsid w:val="000731FD"/>
    <w:rsid w:val="0007378E"/>
    <w:rsid w:val="000741C2"/>
    <w:rsid w:val="00074A1F"/>
    <w:rsid w:val="000753B7"/>
    <w:rsid w:val="00075663"/>
    <w:rsid w:val="00075FB1"/>
    <w:rsid w:val="000761BC"/>
    <w:rsid w:val="00076874"/>
    <w:rsid w:val="0007746E"/>
    <w:rsid w:val="000776EF"/>
    <w:rsid w:val="00080BF5"/>
    <w:rsid w:val="000824A5"/>
    <w:rsid w:val="00082690"/>
    <w:rsid w:val="00082D17"/>
    <w:rsid w:val="000832A7"/>
    <w:rsid w:val="0008446F"/>
    <w:rsid w:val="00084842"/>
    <w:rsid w:val="00085B1A"/>
    <w:rsid w:val="00085BD2"/>
    <w:rsid w:val="00086442"/>
    <w:rsid w:val="00086B1E"/>
    <w:rsid w:val="00086DB6"/>
    <w:rsid w:val="00087298"/>
    <w:rsid w:val="00090840"/>
    <w:rsid w:val="00090BD9"/>
    <w:rsid w:val="00090D6B"/>
    <w:rsid w:val="00090EA9"/>
    <w:rsid w:val="00091063"/>
    <w:rsid w:val="00091BC1"/>
    <w:rsid w:val="00091BE4"/>
    <w:rsid w:val="00091F77"/>
    <w:rsid w:val="000937E6"/>
    <w:rsid w:val="00093DBE"/>
    <w:rsid w:val="00094693"/>
    <w:rsid w:val="00094964"/>
    <w:rsid w:val="00094A95"/>
    <w:rsid w:val="00094F0F"/>
    <w:rsid w:val="00095493"/>
    <w:rsid w:val="000954AB"/>
    <w:rsid w:val="00095E23"/>
    <w:rsid w:val="00095F40"/>
    <w:rsid w:val="000970F6"/>
    <w:rsid w:val="000977C8"/>
    <w:rsid w:val="000A0346"/>
    <w:rsid w:val="000A0756"/>
    <w:rsid w:val="000A1377"/>
    <w:rsid w:val="000A18F6"/>
    <w:rsid w:val="000A1C00"/>
    <w:rsid w:val="000A1C5F"/>
    <w:rsid w:val="000A2B31"/>
    <w:rsid w:val="000A39A0"/>
    <w:rsid w:val="000A472C"/>
    <w:rsid w:val="000A4E13"/>
    <w:rsid w:val="000A57A2"/>
    <w:rsid w:val="000A683D"/>
    <w:rsid w:val="000A76C9"/>
    <w:rsid w:val="000A7B75"/>
    <w:rsid w:val="000B002D"/>
    <w:rsid w:val="000B1001"/>
    <w:rsid w:val="000B18DD"/>
    <w:rsid w:val="000B1E45"/>
    <w:rsid w:val="000B24EE"/>
    <w:rsid w:val="000B2775"/>
    <w:rsid w:val="000B579A"/>
    <w:rsid w:val="000B6B88"/>
    <w:rsid w:val="000B7080"/>
    <w:rsid w:val="000B70D4"/>
    <w:rsid w:val="000C07C5"/>
    <w:rsid w:val="000C098E"/>
    <w:rsid w:val="000C0E7A"/>
    <w:rsid w:val="000C131E"/>
    <w:rsid w:val="000C2403"/>
    <w:rsid w:val="000C26C0"/>
    <w:rsid w:val="000C2F2A"/>
    <w:rsid w:val="000C3494"/>
    <w:rsid w:val="000C349E"/>
    <w:rsid w:val="000C3FC7"/>
    <w:rsid w:val="000C4330"/>
    <w:rsid w:val="000C5085"/>
    <w:rsid w:val="000C51CC"/>
    <w:rsid w:val="000C56BD"/>
    <w:rsid w:val="000C6FE3"/>
    <w:rsid w:val="000C79A4"/>
    <w:rsid w:val="000C7B7F"/>
    <w:rsid w:val="000D11C1"/>
    <w:rsid w:val="000D1E4E"/>
    <w:rsid w:val="000D2385"/>
    <w:rsid w:val="000D2D11"/>
    <w:rsid w:val="000D3545"/>
    <w:rsid w:val="000D4B19"/>
    <w:rsid w:val="000D4FA4"/>
    <w:rsid w:val="000D53BD"/>
    <w:rsid w:val="000D5D9E"/>
    <w:rsid w:val="000D5DBD"/>
    <w:rsid w:val="000D70DB"/>
    <w:rsid w:val="000D77A6"/>
    <w:rsid w:val="000E02EB"/>
    <w:rsid w:val="000E1766"/>
    <w:rsid w:val="000E24FC"/>
    <w:rsid w:val="000E262F"/>
    <w:rsid w:val="000E35FB"/>
    <w:rsid w:val="000E383D"/>
    <w:rsid w:val="000E3D7C"/>
    <w:rsid w:val="000E3E7C"/>
    <w:rsid w:val="000E4E03"/>
    <w:rsid w:val="000E78D2"/>
    <w:rsid w:val="000E7C53"/>
    <w:rsid w:val="000F0414"/>
    <w:rsid w:val="000F0EDE"/>
    <w:rsid w:val="000F1258"/>
    <w:rsid w:val="000F1FEE"/>
    <w:rsid w:val="000F27F6"/>
    <w:rsid w:val="000F2FAA"/>
    <w:rsid w:val="000F3437"/>
    <w:rsid w:val="000F3C96"/>
    <w:rsid w:val="000F406B"/>
    <w:rsid w:val="000F415D"/>
    <w:rsid w:val="000F4200"/>
    <w:rsid w:val="000F45F7"/>
    <w:rsid w:val="000F4E31"/>
    <w:rsid w:val="000F52A5"/>
    <w:rsid w:val="000F5E77"/>
    <w:rsid w:val="000F6857"/>
    <w:rsid w:val="000F6B79"/>
    <w:rsid w:val="000F7504"/>
    <w:rsid w:val="001000FB"/>
    <w:rsid w:val="00100C8D"/>
    <w:rsid w:val="00102141"/>
    <w:rsid w:val="00102C3E"/>
    <w:rsid w:val="001036DF"/>
    <w:rsid w:val="00103841"/>
    <w:rsid w:val="00104188"/>
    <w:rsid w:val="0010499F"/>
    <w:rsid w:val="0010517E"/>
    <w:rsid w:val="00105C89"/>
    <w:rsid w:val="00105E57"/>
    <w:rsid w:val="00105FA0"/>
    <w:rsid w:val="00106353"/>
    <w:rsid w:val="00107361"/>
    <w:rsid w:val="00107677"/>
    <w:rsid w:val="00107891"/>
    <w:rsid w:val="00110012"/>
    <w:rsid w:val="00111705"/>
    <w:rsid w:val="001119CC"/>
    <w:rsid w:val="00111C7E"/>
    <w:rsid w:val="00112A0B"/>
    <w:rsid w:val="00113219"/>
    <w:rsid w:val="00113B0A"/>
    <w:rsid w:val="00113D74"/>
    <w:rsid w:val="00114C27"/>
    <w:rsid w:val="0011506B"/>
    <w:rsid w:val="00115342"/>
    <w:rsid w:val="001154B0"/>
    <w:rsid w:val="0011550A"/>
    <w:rsid w:val="001173BD"/>
    <w:rsid w:val="00120A2F"/>
    <w:rsid w:val="00120DEF"/>
    <w:rsid w:val="0012226D"/>
    <w:rsid w:val="0012275C"/>
    <w:rsid w:val="001227DC"/>
    <w:rsid w:val="00123F63"/>
    <w:rsid w:val="00124771"/>
    <w:rsid w:val="00125A40"/>
    <w:rsid w:val="00125D4E"/>
    <w:rsid w:val="0012603E"/>
    <w:rsid w:val="00126959"/>
    <w:rsid w:val="00126A1B"/>
    <w:rsid w:val="00130124"/>
    <w:rsid w:val="00130212"/>
    <w:rsid w:val="00130AC6"/>
    <w:rsid w:val="0013161D"/>
    <w:rsid w:val="00133C80"/>
    <w:rsid w:val="00134139"/>
    <w:rsid w:val="00134530"/>
    <w:rsid w:val="001359CE"/>
    <w:rsid w:val="00135ACD"/>
    <w:rsid w:val="00135B94"/>
    <w:rsid w:val="0013661B"/>
    <w:rsid w:val="00136C02"/>
    <w:rsid w:val="00136D93"/>
    <w:rsid w:val="0013716F"/>
    <w:rsid w:val="0013793A"/>
    <w:rsid w:val="00137BD8"/>
    <w:rsid w:val="00140A33"/>
    <w:rsid w:val="00140ACF"/>
    <w:rsid w:val="00140E50"/>
    <w:rsid w:val="00141398"/>
    <w:rsid w:val="001415EA"/>
    <w:rsid w:val="0014170C"/>
    <w:rsid w:val="00141B87"/>
    <w:rsid w:val="00141BAF"/>
    <w:rsid w:val="0014243B"/>
    <w:rsid w:val="00142EAD"/>
    <w:rsid w:val="001437B8"/>
    <w:rsid w:val="0014428D"/>
    <w:rsid w:val="0014442E"/>
    <w:rsid w:val="001445FE"/>
    <w:rsid w:val="00144AFC"/>
    <w:rsid w:val="001450CB"/>
    <w:rsid w:val="001459B8"/>
    <w:rsid w:val="00145FDC"/>
    <w:rsid w:val="00146B73"/>
    <w:rsid w:val="00146DEB"/>
    <w:rsid w:val="00147339"/>
    <w:rsid w:val="00150ABA"/>
    <w:rsid w:val="001514C3"/>
    <w:rsid w:val="001517D4"/>
    <w:rsid w:val="00151A80"/>
    <w:rsid w:val="00153933"/>
    <w:rsid w:val="00155F02"/>
    <w:rsid w:val="00156004"/>
    <w:rsid w:val="0015683C"/>
    <w:rsid w:val="001568E7"/>
    <w:rsid w:val="0015794C"/>
    <w:rsid w:val="0016026D"/>
    <w:rsid w:val="00160EFC"/>
    <w:rsid w:val="00161E3A"/>
    <w:rsid w:val="001620B5"/>
    <w:rsid w:val="0016251B"/>
    <w:rsid w:val="00162EF1"/>
    <w:rsid w:val="001635C5"/>
    <w:rsid w:val="0016412A"/>
    <w:rsid w:val="00164680"/>
    <w:rsid w:val="0016474A"/>
    <w:rsid w:val="00164872"/>
    <w:rsid w:val="00164904"/>
    <w:rsid w:val="00164A78"/>
    <w:rsid w:val="00165B68"/>
    <w:rsid w:val="00165E42"/>
    <w:rsid w:val="00165E7C"/>
    <w:rsid w:val="0016688B"/>
    <w:rsid w:val="00167172"/>
    <w:rsid w:val="0016769A"/>
    <w:rsid w:val="001707DF"/>
    <w:rsid w:val="001708CE"/>
    <w:rsid w:val="00171E12"/>
    <w:rsid w:val="00172F96"/>
    <w:rsid w:val="00173144"/>
    <w:rsid w:val="001747F5"/>
    <w:rsid w:val="00174C56"/>
    <w:rsid w:val="001751AB"/>
    <w:rsid w:val="00176481"/>
    <w:rsid w:val="0017699F"/>
    <w:rsid w:val="00177089"/>
    <w:rsid w:val="00177E78"/>
    <w:rsid w:val="00180464"/>
    <w:rsid w:val="00180589"/>
    <w:rsid w:val="00180D5A"/>
    <w:rsid w:val="00181664"/>
    <w:rsid w:val="00182396"/>
    <w:rsid w:val="001851B2"/>
    <w:rsid w:val="00185B2E"/>
    <w:rsid w:val="00185FB0"/>
    <w:rsid w:val="001869FD"/>
    <w:rsid w:val="00186D40"/>
    <w:rsid w:val="00187153"/>
    <w:rsid w:val="0018762B"/>
    <w:rsid w:val="00187C1B"/>
    <w:rsid w:val="001900A1"/>
    <w:rsid w:val="001919FC"/>
    <w:rsid w:val="001921B6"/>
    <w:rsid w:val="00192E59"/>
    <w:rsid w:val="00193D17"/>
    <w:rsid w:val="0019499C"/>
    <w:rsid w:val="00195548"/>
    <w:rsid w:val="0019579A"/>
    <w:rsid w:val="001957CF"/>
    <w:rsid w:val="00195E39"/>
    <w:rsid w:val="00196EB7"/>
    <w:rsid w:val="001978F3"/>
    <w:rsid w:val="001A1DCB"/>
    <w:rsid w:val="001A24C1"/>
    <w:rsid w:val="001A3470"/>
    <w:rsid w:val="001A36E1"/>
    <w:rsid w:val="001A38D2"/>
    <w:rsid w:val="001A5BAC"/>
    <w:rsid w:val="001A5F24"/>
    <w:rsid w:val="001A6675"/>
    <w:rsid w:val="001A6A8F"/>
    <w:rsid w:val="001A7463"/>
    <w:rsid w:val="001A765E"/>
    <w:rsid w:val="001A776F"/>
    <w:rsid w:val="001A7FD6"/>
    <w:rsid w:val="001B05FF"/>
    <w:rsid w:val="001B0701"/>
    <w:rsid w:val="001B1444"/>
    <w:rsid w:val="001B27B6"/>
    <w:rsid w:val="001B295A"/>
    <w:rsid w:val="001B32B2"/>
    <w:rsid w:val="001B3623"/>
    <w:rsid w:val="001B3E9E"/>
    <w:rsid w:val="001B6907"/>
    <w:rsid w:val="001B7D01"/>
    <w:rsid w:val="001C01DE"/>
    <w:rsid w:val="001C0428"/>
    <w:rsid w:val="001C09EC"/>
    <w:rsid w:val="001C0C2F"/>
    <w:rsid w:val="001C2152"/>
    <w:rsid w:val="001C232F"/>
    <w:rsid w:val="001C47EF"/>
    <w:rsid w:val="001C4913"/>
    <w:rsid w:val="001C4A04"/>
    <w:rsid w:val="001D0B36"/>
    <w:rsid w:val="001D1F07"/>
    <w:rsid w:val="001D21F6"/>
    <w:rsid w:val="001D2DC8"/>
    <w:rsid w:val="001D36DF"/>
    <w:rsid w:val="001D3CA7"/>
    <w:rsid w:val="001D40A2"/>
    <w:rsid w:val="001D4471"/>
    <w:rsid w:val="001D495F"/>
    <w:rsid w:val="001D644C"/>
    <w:rsid w:val="001D649E"/>
    <w:rsid w:val="001D667A"/>
    <w:rsid w:val="001D7692"/>
    <w:rsid w:val="001E0DD5"/>
    <w:rsid w:val="001E1A98"/>
    <w:rsid w:val="001E2B8F"/>
    <w:rsid w:val="001E3023"/>
    <w:rsid w:val="001E3036"/>
    <w:rsid w:val="001E4179"/>
    <w:rsid w:val="001E598C"/>
    <w:rsid w:val="001E5D9D"/>
    <w:rsid w:val="001E5ECA"/>
    <w:rsid w:val="001E5F21"/>
    <w:rsid w:val="001E771E"/>
    <w:rsid w:val="001E777A"/>
    <w:rsid w:val="001E77C5"/>
    <w:rsid w:val="001F0242"/>
    <w:rsid w:val="001F259C"/>
    <w:rsid w:val="001F2604"/>
    <w:rsid w:val="001F288E"/>
    <w:rsid w:val="001F2894"/>
    <w:rsid w:val="001F379C"/>
    <w:rsid w:val="001F37DC"/>
    <w:rsid w:val="001F44E2"/>
    <w:rsid w:val="001F4DFE"/>
    <w:rsid w:val="001F682E"/>
    <w:rsid w:val="001F6F1A"/>
    <w:rsid w:val="00200593"/>
    <w:rsid w:val="002007B2"/>
    <w:rsid w:val="00201317"/>
    <w:rsid w:val="00202111"/>
    <w:rsid w:val="00203212"/>
    <w:rsid w:val="0020341E"/>
    <w:rsid w:val="00203CA6"/>
    <w:rsid w:val="002040FD"/>
    <w:rsid w:val="002047FE"/>
    <w:rsid w:val="00205029"/>
    <w:rsid w:val="0020509C"/>
    <w:rsid w:val="0020512D"/>
    <w:rsid w:val="0020616E"/>
    <w:rsid w:val="0020616F"/>
    <w:rsid w:val="002061C4"/>
    <w:rsid w:val="0020649F"/>
    <w:rsid w:val="00206536"/>
    <w:rsid w:val="002065B5"/>
    <w:rsid w:val="00207EF9"/>
    <w:rsid w:val="002110A0"/>
    <w:rsid w:val="00211142"/>
    <w:rsid w:val="002116EE"/>
    <w:rsid w:val="00212267"/>
    <w:rsid w:val="0021332C"/>
    <w:rsid w:val="002147C7"/>
    <w:rsid w:val="0021525D"/>
    <w:rsid w:val="002159A2"/>
    <w:rsid w:val="00215E63"/>
    <w:rsid w:val="00215E82"/>
    <w:rsid w:val="00216C1B"/>
    <w:rsid w:val="00216D0E"/>
    <w:rsid w:val="002171BE"/>
    <w:rsid w:val="002172E4"/>
    <w:rsid w:val="00220164"/>
    <w:rsid w:val="0022068E"/>
    <w:rsid w:val="002208FB"/>
    <w:rsid w:val="00220A80"/>
    <w:rsid w:val="00220EA2"/>
    <w:rsid w:val="0022122E"/>
    <w:rsid w:val="002221C7"/>
    <w:rsid w:val="00222754"/>
    <w:rsid w:val="00222EA2"/>
    <w:rsid w:val="0022323A"/>
    <w:rsid w:val="002239B7"/>
    <w:rsid w:val="00223D82"/>
    <w:rsid w:val="00224C08"/>
    <w:rsid w:val="00225593"/>
    <w:rsid w:val="00225626"/>
    <w:rsid w:val="00225E9D"/>
    <w:rsid w:val="00226259"/>
    <w:rsid w:val="00226A10"/>
    <w:rsid w:val="002272A6"/>
    <w:rsid w:val="0022771E"/>
    <w:rsid w:val="0022782C"/>
    <w:rsid w:val="00230DFF"/>
    <w:rsid w:val="00230EDF"/>
    <w:rsid w:val="002317FB"/>
    <w:rsid w:val="00232217"/>
    <w:rsid w:val="0023370C"/>
    <w:rsid w:val="00233EE6"/>
    <w:rsid w:val="00234511"/>
    <w:rsid w:val="0023635D"/>
    <w:rsid w:val="0023638B"/>
    <w:rsid w:val="0023663E"/>
    <w:rsid w:val="0023679F"/>
    <w:rsid w:val="002367B1"/>
    <w:rsid w:val="00236F78"/>
    <w:rsid w:val="002373A1"/>
    <w:rsid w:val="0024014E"/>
    <w:rsid w:val="00240201"/>
    <w:rsid w:val="00240611"/>
    <w:rsid w:val="00241473"/>
    <w:rsid w:val="00241B91"/>
    <w:rsid w:val="00241EE2"/>
    <w:rsid w:val="00242AF4"/>
    <w:rsid w:val="0024364E"/>
    <w:rsid w:val="00244714"/>
    <w:rsid w:val="00244F2F"/>
    <w:rsid w:val="0024562F"/>
    <w:rsid w:val="00245D9B"/>
    <w:rsid w:val="0025023B"/>
    <w:rsid w:val="002505F9"/>
    <w:rsid w:val="00250973"/>
    <w:rsid w:val="002510A3"/>
    <w:rsid w:val="00251B93"/>
    <w:rsid w:val="002521E2"/>
    <w:rsid w:val="0025250E"/>
    <w:rsid w:val="00252622"/>
    <w:rsid w:val="00252C9D"/>
    <w:rsid w:val="00252D08"/>
    <w:rsid w:val="002534B0"/>
    <w:rsid w:val="00253E80"/>
    <w:rsid w:val="002542A2"/>
    <w:rsid w:val="00254E46"/>
    <w:rsid w:val="002555DC"/>
    <w:rsid w:val="002571B8"/>
    <w:rsid w:val="0025766D"/>
    <w:rsid w:val="002576F8"/>
    <w:rsid w:val="00257D8D"/>
    <w:rsid w:val="00257E4B"/>
    <w:rsid w:val="002606EE"/>
    <w:rsid w:val="00260E79"/>
    <w:rsid w:val="00260EDA"/>
    <w:rsid w:val="002612D3"/>
    <w:rsid w:val="00264F73"/>
    <w:rsid w:val="0026501E"/>
    <w:rsid w:val="002654DD"/>
    <w:rsid w:val="00265F4D"/>
    <w:rsid w:val="0026610E"/>
    <w:rsid w:val="002664A0"/>
    <w:rsid w:val="00266FEE"/>
    <w:rsid w:val="002672B5"/>
    <w:rsid w:val="002676E7"/>
    <w:rsid w:val="00267D52"/>
    <w:rsid w:val="0027005D"/>
    <w:rsid w:val="002702F4"/>
    <w:rsid w:val="002709E5"/>
    <w:rsid w:val="00270B4D"/>
    <w:rsid w:val="002717A2"/>
    <w:rsid w:val="002717D1"/>
    <w:rsid w:val="00271809"/>
    <w:rsid w:val="00271BAD"/>
    <w:rsid w:val="00271D70"/>
    <w:rsid w:val="00272BB9"/>
    <w:rsid w:val="002731A3"/>
    <w:rsid w:val="00274FA7"/>
    <w:rsid w:val="00275E27"/>
    <w:rsid w:val="00276015"/>
    <w:rsid w:val="002764E0"/>
    <w:rsid w:val="00276525"/>
    <w:rsid w:val="00276D32"/>
    <w:rsid w:val="00277300"/>
    <w:rsid w:val="00277AEC"/>
    <w:rsid w:val="00277ED2"/>
    <w:rsid w:val="00280C10"/>
    <w:rsid w:val="00280CA1"/>
    <w:rsid w:val="00280F5D"/>
    <w:rsid w:val="00281944"/>
    <w:rsid w:val="00281EE3"/>
    <w:rsid w:val="00281F4C"/>
    <w:rsid w:val="00282681"/>
    <w:rsid w:val="00282863"/>
    <w:rsid w:val="002828A1"/>
    <w:rsid w:val="00282A27"/>
    <w:rsid w:val="002833B9"/>
    <w:rsid w:val="00283D05"/>
    <w:rsid w:val="00284266"/>
    <w:rsid w:val="002845FB"/>
    <w:rsid w:val="00284917"/>
    <w:rsid w:val="002849B5"/>
    <w:rsid w:val="00284BFC"/>
    <w:rsid w:val="00285000"/>
    <w:rsid w:val="002854C0"/>
    <w:rsid w:val="002854E8"/>
    <w:rsid w:val="00285CBD"/>
    <w:rsid w:val="00285D33"/>
    <w:rsid w:val="00285E93"/>
    <w:rsid w:val="00286841"/>
    <w:rsid w:val="002872CB"/>
    <w:rsid w:val="00287EC2"/>
    <w:rsid w:val="00290CD1"/>
    <w:rsid w:val="0029180D"/>
    <w:rsid w:val="0029206C"/>
    <w:rsid w:val="0029267E"/>
    <w:rsid w:val="00292BEB"/>
    <w:rsid w:val="00293A63"/>
    <w:rsid w:val="00294E3C"/>
    <w:rsid w:val="0029524D"/>
    <w:rsid w:val="0029608B"/>
    <w:rsid w:val="00296A9F"/>
    <w:rsid w:val="00297E82"/>
    <w:rsid w:val="002A0C73"/>
    <w:rsid w:val="002A17C5"/>
    <w:rsid w:val="002A1D29"/>
    <w:rsid w:val="002A248B"/>
    <w:rsid w:val="002A2E9C"/>
    <w:rsid w:val="002A3665"/>
    <w:rsid w:val="002A3DF0"/>
    <w:rsid w:val="002A4418"/>
    <w:rsid w:val="002A4891"/>
    <w:rsid w:val="002A4BC4"/>
    <w:rsid w:val="002A4C91"/>
    <w:rsid w:val="002A545F"/>
    <w:rsid w:val="002A5515"/>
    <w:rsid w:val="002A5A40"/>
    <w:rsid w:val="002A5E3B"/>
    <w:rsid w:val="002A64C3"/>
    <w:rsid w:val="002A6B29"/>
    <w:rsid w:val="002B080E"/>
    <w:rsid w:val="002B0FE8"/>
    <w:rsid w:val="002B18C6"/>
    <w:rsid w:val="002B18E9"/>
    <w:rsid w:val="002B1E30"/>
    <w:rsid w:val="002B2C3E"/>
    <w:rsid w:val="002B2EAF"/>
    <w:rsid w:val="002B3625"/>
    <w:rsid w:val="002B3889"/>
    <w:rsid w:val="002B3DEB"/>
    <w:rsid w:val="002B3FB5"/>
    <w:rsid w:val="002B4106"/>
    <w:rsid w:val="002B47EC"/>
    <w:rsid w:val="002B4C15"/>
    <w:rsid w:val="002B629D"/>
    <w:rsid w:val="002B6751"/>
    <w:rsid w:val="002B6E88"/>
    <w:rsid w:val="002B78B2"/>
    <w:rsid w:val="002C016D"/>
    <w:rsid w:val="002C02B8"/>
    <w:rsid w:val="002C05DB"/>
    <w:rsid w:val="002C0A09"/>
    <w:rsid w:val="002C13F5"/>
    <w:rsid w:val="002C1643"/>
    <w:rsid w:val="002C1900"/>
    <w:rsid w:val="002C1C5B"/>
    <w:rsid w:val="002C244D"/>
    <w:rsid w:val="002C2B3D"/>
    <w:rsid w:val="002C31E4"/>
    <w:rsid w:val="002C3234"/>
    <w:rsid w:val="002C32E6"/>
    <w:rsid w:val="002C3303"/>
    <w:rsid w:val="002C3CE8"/>
    <w:rsid w:val="002C465C"/>
    <w:rsid w:val="002C524A"/>
    <w:rsid w:val="002C639C"/>
    <w:rsid w:val="002C69A8"/>
    <w:rsid w:val="002C6C5D"/>
    <w:rsid w:val="002C77A5"/>
    <w:rsid w:val="002D00A7"/>
    <w:rsid w:val="002D037E"/>
    <w:rsid w:val="002D0A45"/>
    <w:rsid w:val="002D1518"/>
    <w:rsid w:val="002D1785"/>
    <w:rsid w:val="002D2047"/>
    <w:rsid w:val="002D323B"/>
    <w:rsid w:val="002D338F"/>
    <w:rsid w:val="002D37E5"/>
    <w:rsid w:val="002D386C"/>
    <w:rsid w:val="002D415F"/>
    <w:rsid w:val="002D4404"/>
    <w:rsid w:val="002D4D51"/>
    <w:rsid w:val="002D54A5"/>
    <w:rsid w:val="002D5636"/>
    <w:rsid w:val="002D5C36"/>
    <w:rsid w:val="002D6943"/>
    <w:rsid w:val="002D6976"/>
    <w:rsid w:val="002D701F"/>
    <w:rsid w:val="002D7368"/>
    <w:rsid w:val="002E10A6"/>
    <w:rsid w:val="002E251F"/>
    <w:rsid w:val="002E277A"/>
    <w:rsid w:val="002E287E"/>
    <w:rsid w:val="002E2B15"/>
    <w:rsid w:val="002E3730"/>
    <w:rsid w:val="002E409B"/>
    <w:rsid w:val="002E40D0"/>
    <w:rsid w:val="002E484F"/>
    <w:rsid w:val="002E49B7"/>
    <w:rsid w:val="002E791F"/>
    <w:rsid w:val="002F0427"/>
    <w:rsid w:val="002F08EE"/>
    <w:rsid w:val="002F2193"/>
    <w:rsid w:val="002F2487"/>
    <w:rsid w:val="002F304A"/>
    <w:rsid w:val="002F3129"/>
    <w:rsid w:val="002F36F1"/>
    <w:rsid w:val="002F4EDB"/>
    <w:rsid w:val="002F51AB"/>
    <w:rsid w:val="002F5B3E"/>
    <w:rsid w:val="002F6413"/>
    <w:rsid w:val="002F7B32"/>
    <w:rsid w:val="0030042E"/>
    <w:rsid w:val="00300660"/>
    <w:rsid w:val="00300715"/>
    <w:rsid w:val="00301AB1"/>
    <w:rsid w:val="00302043"/>
    <w:rsid w:val="003020CA"/>
    <w:rsid w:val="003022A5"/>
    <w:rsid w:val="003035A4"/>
    <w:rsid w:val="003035C6"/>
    <w:rsid w:val="00303C51"/>
    <w:rsid w:val="00303D9A"/>
    <w:rsid w:val="00303E93"/>
    <w:rsid w:val="00303FB1"/>
    <w:rsid w:val="00304BBD"/>
    <w:rsid w:val="00305A98"/>
    <w:rsid w:val="00305B36"/>
    <w:rsid w:val="00305D40"/>
    <w:rsid w:val="003073A8"/>
    <w:rsid w:val="0030743D"/>
    <w:rsid w:val="003079F8"/>
    <w:rsid w:val="0031053B"/>
    <w:rsid w:val="00310593"/>
    <w:rsid w:val="00311461"/>
    <w:rsid w:val="003115DA"/>
    <w:rsid w:val="00311D69"/>
    <w:rsid w:val="003129F0"/>
    <w:rsid w:val="0031313D"/>
    <w:rsid w:val="0031322D"/>
    <w:rsid w:val="00314C3A"/>
    <w:rsid w:val="00315499"/>
    <w:rsid w:val="00315FC9"/>
    <w:rsid w:val="00317C15"/>
    <w:rsid w:val="00320BC3"/>
    <w:rsid w:val="00320FE6"/>
    <w:rsid w:val="003210A9"/>
    <w:rsid w:val="0032191D"/>
    <w:rsid w:val="00321C5E"/>
    <w:rsid w:val="0032311B"/>
    <w:rsid w:val="00323B8D"/>
    <w:rsid w:val="00323F37"/>
    <w:rsid w:val="00324347"/>
    <w:rsid w:val="003256C4"/>
    <w:rsid w:val="003257EA"/>
    <w:rsid w:val="00326211"/>
    <w:rsid w:val="00326B2B"/>
    <w:rsid w:val="0032741B"/>
    <w:rsid w:val="00327FB1"/>
    <w:rsid w:val="00331D06"/>
    <w:rsid w:val="00331EA0"/>
    <w:rsid w:val="00332064"/>
    <w:rsid w:val="003320FC"/>
    <w:rsid w:val="003335F3"/>
    <w:rsid w:val="0033443B"/>
    <w:rsid w:val="00334758"/>
    <w:rsid w:val="00335117"/>
    <w:rsid w:val="003364EA"/>
    <w:rsid w:val="00336B17"/>
    <w:rsid w:val="00336F49"/>
    <w:rsid w:val="003373FF"/>
    <w:rsid w:val="00337A2A"/>
    <w:rsid w:val="00337BEB"/>
    <w:rsid w:val="00337CA0"/>
    <w:rsid w:val="003414F1"/>
    <w:rsid w:val="003417FB"/>
    <w:rsid w:val="00341B28"/>
    <w:rsid w:val="00342B7A"/>
    <w:rsid w:val="0034315F"/>
    <w:rsid w:val="00343193"/>
    <w:rsid w:val="00343B4E"/>
    <w:rsid w:val="0034441C"/>
    <w:rsid w:val="003448BA"/>
    <w:rsid w:val="0034531D"/>
    <w:rsid w:val="00347C2F"/>
    <w:rsid w:val="00347E87"/>
    <w:rsid w:val="003501CD"/>
    <w:rsid w:val="00350E55"/>
    <w:rsid w:val="00350FCE"/>
    <w:rsid w:val="00351670"/>
    <w:rsid w:val="00351A8F"/>
    <w:rsid w:val="00352328"/>
    <w:rsid w:val="00352871"/>
    <w:rsid w:val="00352B69"/>
    <w:rsid w:val="003533DD"/>
    <w:rsid w:val="003536FF"/>
    <w:rsid w:val="0035391C"/>
    <w:rsid w:val="0035502C"/>
    <w:rsid w:val="003551E5"/>
    <w:rsid w:val="003563B3"/>
    <w:rsid w:val="00357C56"/>
    <w:rsid w:val="00357DE8"/>
    <w:rsid w:val="0036009C"/>
    <w:rsid w:val="0036023C"/>
    <w:rsid w:val="00360FEA"/>
    <w:rsid w:val="0036209C"/>
    <w:rsid w:val="0036343F"/>
    <w:rsid w:val="00364597"/>
    <w:rsid w:val="00364902"/>
    <w:rsid w:val="00364A13"/>
    <w:rsid w:val="00364B52"/>
    <w:rsid w:val="00365163"/>
    <w:rsid w:val="00365A40"/>
    <w:rsid w:val="00365C79"/>
    <w:rsid w:val="003660E6"/>
    <w:rsid w:val="00366A00"/>
    <w:rsid w:val="00367F36"/>
    <w:rsid w:val="00370F25"/>
    <w:rsid w:val="00371EEC"/>
    <w:rsid w:val="0037210C"/>
    <w:rsid w:val="00372D8A"/>
    <w:rsid w:val="003737F0"/>
    <w:rsid w:val="00374A65"/>
    <w:rsid w:val="003750B7"/>
    <w:rsid w:val="0037573B"/>
    <w:rsid w:val="003763A2"/>
    <w:rsid w:val="00377450"/>
    <w:rsid w:val="00377454"/>
    <w:rsid w:val="003775F2"/>
    <w:rsid w:val="003801F8"/>
    <w:rsid w:val="0038149E"/>
    <w:rsid w:val="0038158B"/>
    <w:rsid w:val="003815B8"/>
    <w:rsid w:val="0038171C"/>
    <w:rsid w:val="00381FB8"/>
    <w:rsid w:val="00383440"/>
    <w:rsid w:val="00383784"/>
    <w:rsid w:val="00384034"/>
    <w:rsid w:val="00384411"/>
    <w:rsid w:val="00384469"/>
    <w:rsid w:val="003844B6"/>
    <w:rsid w:val="00384655"/>
    <w:rsid w:val="00384E63"/>
    <w:rsid w:val="00385AC4"/>
    <w:rsid w:val="003864D8"/>
    <w:rsid w:val="00387BAE"/>
    <w:rsid w:val="003908BC"/>
    <w:rsid w:val="00390998"/>
    <w:rsid w:val="00391D2D"/>
    <w:rsid w:val="00391DE8"/>
    <w:rsid w:val="003920FF"/>
    <w:rsid w:val="00392974"/>
    <w:rsid w:val="00393134"/>
    <w:rsid w:val="00393228"/>
    <w:rsid w:val="00393933"/>
    <w:rsid w:val="00393A5A"/>
    <w:rsid w:val="0039452F"/>
    <w:rsid w:val="00394A3A"/>
    <w:rsid w:val="00394AD0"/>
    <w:rsid w:val="00395B2D"/>
    <w:rsid w:val="00395C7B"/>
    <w:rsid w:val="00395D19"/>
    <w:rsid w:val="0039616B"/>
    <w:rsid w:val="00397172"/>
    <w:rsid w:val="00397857"/>
    <w:rsid w:val="003A08DC"/>
    <w:rsid w:val="003A1340"/>
    <w:rsid w:val="003A135A"/>
    <w:rsid w:val="003A186A"/>
    <w:rsid w:val="003A1FB6"/>
    <w:rsid w:val="003A250B"/>
    <w:rsid w:val="003A2A5C"/>
    <w:rsid w:val="003A38A3"/>
    <w:rsid w:val="003A4175"/>
    <w:rsid w:val="003A46BB"/>
    <w:rsid w:val="003A585F"/>
    <w:rsid w:val="003A5A5D"/>
    <w:rsid w:val="003A5E17"/>
    <w:rsid w:val="003A60F0"/>
    <w:rsid w:val="003A7491"/>
    <w:rsid w:val="003A7899"/>
    <w:rsid w:val="003B000C"/>
    <w:rsid w:val="003B0383"/>
    <w:rsid w:val="003B23C8"/>
    <w:rsid w:val="003B28E8"/>
    <w:rsid w:val="003B2B9F"/>
    <w:rsid w:val="003B2C85"/>
    <w:rsid w:val="003B30DA"/>
    <w:rsid w:val="003B331A"/>
    <w:rsid w:val="003B4069"/>
    <w:rsid w:val="003B5447"/>
    <w:rsid w:val="003B599F"/>
    <w:rsid w:val="003B6A6A"/>
    <w:rsid w:val="003B6B8A"/>
    <w:rsid w:val="003B6E46"/>
    <w:rsid w:val="003C08A5"/>
    <w:rsid w:val="003C18E6"/>
    <w:rsid w:val="003C1E5C"/>
    <w:rsid w:val="003C22BA"/>
    <w:rsid w:val="003C26FE"/>
    <w:rsid w:val="003C3F34"/>
    <w:rsid w:val="003C435E"/>
    <w:rsid w:val="003C49CC"/>
    <w:rsid w:val="003C4B67"/>
    <w:rsid w:val="003C4CF5"/>
    <w:rsid w:val="003C530C"/>
    <w:rsid w:val="003C649E"/>
    <w:rsid w:val="003C7790"/>
    <w:rsid w:val="003C77A6"/>
    <w:rsid w:val="003D1504"/>
    <w:rsid w:val="003D1DB7"/>
    <w:rsid w:val="003D1ED1"/>
    <w:rsid w:val="003D2353"/>
    <w:rsid w:val="003D23FB"/>
    <w:rsid w:val="003D2599"/>
    <w:rsid w:val="003D290D"/>
    <w:rsid w:val="003D2D90"/>
    <w:rsid w:val="003D2F75"/>
    <w:rsid w:val="003D3DA9"/>
    <w:rsid w:val="003D460D"/>
    <w:rsid w:val="003D5995"/>
    <w:rsid w:val="003D59B5"/>
    <w:rsid w:val="003D5D86"/>
    <w:rsid w:val="003D612B"/>
    <w:rsid w:val="003D6AC0"/>
    <w:rsid w:val="003D6DD2"/>
    <w:rsid w:val="003D728B"/>
    <w:rsid w:val="003D7643"/>
    <w:rsid w:val="003D7882"/>
    <w:rsid w:val="003D78DB"/>
    <w:rsid w:val="003E0A64"/>
    <w:rsid w:val="003E13A0"/>
    <w:rsid w:val="003E286F"/>
    <w:rsid w:val="003E2DE0"/>
    <w:rsid w:val="003E4007"/>
    <w:rsid w:val="003E40AE"/>
    <w:rsid w:val="003E4F76"/>
    <w:rsid w:val="003E513C"/>
    <w:rsid w:val="003E5154"/>
    <w:rsid w:val="003E5715"/>
    <w:rsid w:val="003E59EF"/>
    <w:rsid w:val="003E5D81"/>
    <w:rsid w:val="003E5FF1"/>
    <w:rsid w:val="003E65A3"/>
    <w:rsid w:val="003E69F9"/>
    <w:rsid w:val="003E7504"/>
    <w:rsid w:val="003E76FE"/>
    <w:rsid w:val="003F08B3"/>
    <w:rsid w:val="003F0C9A"/>
    <w:rsid w:val="003F14E1"/>
    <w:rsid w:val="003F14F9"/>
    <w:rsid w:val="003F1996"/>
    <w:rsid w:val="003F238D"/>
    <w:rsid w:val="003F23D6"/>
    <w:rsid w:val="003F2481"/>
    <w:rsid w:val="003F2538"/>
    <w:rsid w:val="003F26D3"/>
    <w:rsid w:val="003F3695"/>
    <w:rsid w:val="003F3E5D"/>
    <w:rsid w:val="003F4537"/>
    <w:rsid w:val="003F4A8B"/>
    <w:rsid w:val="003F4B28"/>
    <w:rsid w:val="003F4CB8"/>
    <w:rsid w:val="003F4F1F"/>
    <w:rsid w:val="003F5F68"/>
    <w:rsid w:val="003F60EB"/>
    <w:rsid w:val="003F78DA"/>
    <w:rsid w:val="004001A0"/>
    <w:rsid w:val="00400A11"/>
    <w:rsid w:val="004019B5"/>
    <w:rsid w:val="00402038"/>
    <w:rsid w:val="00402DEA"/>
    <w:rsid w:val="004033E7"/>
    <w:rsid w:val="00403405"/>
    <w:rsid w:val="00403AA0"/>
    <w:rsid w:val="00404006"/>
    <w:rsid w:val="0040425D"/>
    <w:rsid w:val="00404877"/>
    <w:rsid w:val="004051B0"/>
    <w:rsid w:val="004051C3"/>
    <w:rsid w:val="0040611C"/>
    <w:rsid w:val="00406522"/>
    <w:rsid w:val="00406888"/>
    <w:rsid w:val="00407157"/>
    <w:rsid w:val="00407756"/>
    <w:rsid w:val="0041025E"/>
    <w:rsid w:val="004115CB"/>
    <w:rsid w:val="00411676"/>
    <w:rsid w:val="004121C0"/>
    <w:rsid w:val="00412371"/>
    <w:rsid w:val="00413785"/>
    <w:rsid w:val="00413E4A"/>
    <w:rsid w:val="00414C04"/>
    <w:rsid w:val="00414CE9"/>
    <w:rsid w:val="004157D4"/>
    <w:rsid w:val="00415CCD"/>
    <w:rsid w:val="0041654A"/>
    <w:rsid w:val="0041711A"/>
    <w:rsid w:val="004176BC"/>
    <w:rsid w:val="00417760"/>
    <w:rsid w:val="004178FE"/>
    <w:rsid w:val="004179A0"/>
    <w:rsid w:val="00417D90"/>
    <w:rsid w:val="00417DF4"/>
    <w:rsid w:val="004203C2"/>
    <w:rsid w:val="00420BDC"/>
    <w:rsid w:val="00420C8A"/>
    <w:rsid w:val="00420D5E"/>
    <w:rsid w:val="00421535"/>
    <w:rsid w:val="004218B7"/>
    <w:rsid w:val="00421DDF"/>
    <w:rsid w:val="004220E4"/>
    <w:rsid w:val="00422446"/>
    <w:rsid w:val="004233FD"/>
    <w:rsid w:val="0042351A"/>
    <w:rsid w:val="00423A4C"/>
    <w:rsid w:val="004259F2"/>
    <w:rsid w:val="0042630D"/>
    <w:rsid w:val="00426322"/>
    <w:rsid w:val="004265E7"/>
    <w:rsid w:val="00426BF2"/>
    <w:rsid w:val="004273CA"/>
    <w:rsid w:val="00427CAB"/>
    <w:rsid w:val="00427F4B"/>
    <w:rsid w:val="00430FB1"/>
    <w:rsid w:val="00431447"/>
    <w:rsid w:val="0043156A"/>
    <w:rsid w:val="0043185E"/>
    <w:rsid w:val="00432691"/>
    <w:rsid w:val="0043332A"/>
    <w:rsid w:val="0043332B"/>
    <w:rsid w:val="004337E8"/>
    <w:rsid w:val="00434045"/>
    <w:rsid w:val="00434866"/>
    <w:rsid w:val="00434D96"/>
    <w:rsid w:val="00435A41"/>
    <w:rsid w:val="00435E82"/>
    <w:rsid w:val="004361FE"/>
    <w:rsid w:val="00436E28"/>
    <w:rsid w:val="00437EAB"/>
    <w:rsid w:val="004400C9"/>
    <w:rsid w:val="0044051A"/>
    <w:rsid w:val="0044292C"/>
    <w:rsid w:val="00442A34"/>
    <w:rsid w:val="00443F00"/>
    <w:rsid w:val="00444924"/>
    <w:rsid w:val="00445598"/>
    <w:rsid w:val="0044599D"/>
    <w:rsid w:val="00445DD2"/>
    <w:rsid w:val="00446D58"/>
    <w:rsid w:val="00446F4D"/>
    <w:rsid w:val="0045035C"/>
    <w:rsid w:val="00450981"/>
    <w:rsid w:val="00450DEC"/>
    <w:rsid w:val="00451072"/>
    <w:rsid w:val="00451761"/>
    <w:rsid w:val="004524F4"/>
    <w:rsid w:val="00452630"/>
    <w:rsid w:val="00452C75"/>
    <w:rsid w:val="00453478"/>
    <w:rsid w:val="004539E9"/>
    <w:rsid w:val="00453D75"/>
    <w:rsid w:val="004557EF"/>
    <w:rsid w:val="00455953"/>
    <w:rsid w:val="00456DAF"/>
    <w:rsid w:val="00457539"/>
    <w:rsid w:val="00457DD2"/>
    <w:rsid w:val="004603D4"/>
    <w:rsid w:val="0046043C"/>
    <w:rsid w:val="004604EC"/>
    <w:rsid w:val="00460509"/>
    <w:rsid w:val="004616BC"/>
    <w:rsid w:val="00462400"/>
    <w:rsid w:val="00462632"/>
    <w:rsid w:val="00462A36"/>
    <w:rsid w:val="00462CCB"/>
    <w:rsid w:val="0046378B"/>
    <w:rsid w:val="00463A24"/>
    <w:rsid w:val="00463E6E"/>
    <w:rsid w:val="00463F6E"/>
    <w:rsid w:val="00464868"/>
    <w:rsid w:val="00465502"/>
    <w:rsid w:val="004655AD"/>
    <w:rsid w:val="0046568C"/>
    <w:rsid w:val="00466717"/>
    <w:rsid w:val="00466EDC"/>
    <w:rsid w:val="004674CD"/>
    <w:rsid w:val="00467FE3"/>
    <w:rsid w:val="00471441"/>
    <w:rsid w:val="00471A46"/>
    <w:rsid w:val="00471B0F"/>
    <w:rsid w:val="004720C6"/>
    <w:rsid w:val="00472801"/>
    <w:rsid w:val="004729D8"/>
    <w:rsid w:val="00472D68"/>
    <w:rsid w:val="00473EC5"/>
    <w:rsid w:val="00474A1F"/>
    <w:rsid w:val="00474B4C"/>
    <w:rsid w:val="00474BC8"/>
    <w:rsid w:val="004751D9"/>
    <w:rsid w:val="0047795A"/>
    <w:rsid w:val="004825B9"/>
    <w:rsid w:val="00482656"/>
    <w:rsid w:val="00484A3A"/>
    <w:rsid w:val="00484A47"/>
    <w:rsid w:val="00484FFD"/>
    <w:rsid w:val="00485F87"/>
    <w:rsid w:val="00486D55"/>
    <w:rsid w:val="004879A9"/>
    <w:rsid w:val="004902AF"/>
    <w:rsid w:val="004902B7"/>
    <w:rsid w:val="0049035F"/>
    <w:rsid w:val="0049051E"/>
    <w:rsid w:val="004905E0"/>
    <w:rsid w:val="00490A7D"/>
    <w:rsid w:val="00490E33"/>
    <w:rsid w:val="004910C2"/>
    <w:rsid w:val="0049319E"/>
    <w:rsid w:val="00493867"/>
    <w:rsid w:val="00493C56"/>
    <w:rsid w:val="00494DA0"/>
    <w:rsid w:val="004969DF"/>
    <w:rsid w:val="004971AC"/>
    <w:rsid w:val="00497D53"/>
    <w:rsid w:val="00497DD9"/>
    <w:rsid w:val="00497E84"/>
    <w:rsid w:val="004A02BB"/>
    <w:rsid w:val="004A039E"/>
    <w:rsid w:val="004A064A"/>
    <w:rsid w:val="004A0FDF"/>
    <w:rsid w:val="004A101C"/>
    <w:rsid w:val="004A135A"/>
    <w:rsid w:val="004A19E4"/>
    <w:rsid w:val="004A1CF8"/>
    <w:rsid w:val="004A260A"/>
    <w:rsid w:val="004A2B66"/>
    <w:rsid w:val="004A35AA"/>
    <w:rsid w:val="004A407D"/>
    <w:rsid w:val="004A4A58"/>
    <w:rsid w:val="004A4BCE"/>
    <w:rsid w:val="004A4C25"/>
    <w:rsid w:val="004A4D5B"/>
    <w:rsid w:val="004A5191"/>
    <w:rsid w:val="004A6583"/>
    <w:rsid w:val="004A66DA"/>
    <w:rsid w:val="004A731F"/>
    <w:rsid w:val="004B0735"/>
    <w:rsid w:val="004B0868"/>
    <w:rsid w:val="004B0ACF"/>
    <w:rsid w:val="004B1D0B"/>
    <w:rsid w:val="004B2442"/>
    <w:rsid w:val="004B2DD9"/>
    <w:rsid w:val="004B453A"/>
    <w:rsid w:val="004B503E"/>
    <w:rsid w:val="004B5885"/>
    <w:rsid w:val="004B5FDB"/>
    <w:rsid w:val="004B6825"/>
    <w:rsid w:val="004C062B"/>
    <w:rsid w:val="004C10EC"/>
    <w:rsid w:val="004C1BB1"/>
    <w:rsid w:val="004C1DC8"/>
    <w:rsid w:val="004C2190"/>
    <w:rsid w:val="004C2804"/>
    <w:rsid w:val="004C2A21"/>
    <w:rsid w:val="004C2E4D"/>
    <w:rsid w:val="004C301A"/>
    <w:rsid w:val="004C3B3F"/>
    <w:rsid w:val="004C3E94"/>
    <w:rsid w:val="004C47F0"/>
    <w:rsid w:val="004C4AB2"/>
    <w:rsid w:val="004C6124"/>
    <w:rsid w:val="004C6429"/>
    <w:rsid w:val="004C64E6"/>
    <w:rsid w:val="004C7151"/>
    <w:rsid w:val="004C7756"/>
    <w:rsid w:val="004C7809"/>
    <w:rsid w:val="004D02AB"/>
    <w:rsid w:val="004D0321"/>
    <w:rsid w:val="004D089D"/>
    <w:rsid w:val="004D09C1"/>
    <w:rsid w:val="004D0FC3"/>
    <w:rsid w:val="004D1173"/>
    <w:rsid w:val="004D23BA"/>
    <w:rsid w:val="004D2570"/>
    <w:rsid w:val="004D267A"/>
    <w:rsid w:val="004D4C35"/>
    <w:rsid w:val="004D4DDC"/>
    <w:rsid w:val="004D58E8"/>
    <w:rsid w:val="004D5B55"/>
    <w:rsid w:val="004D66E8"/>
    <w:rsid w:val="004D679E"/>
    <w:rsid w:val="004D6A93"/>
    <w:rsid w:val="004D6E45"/>
    <w:rsid w:val="004E0428"/>
    <w:rsid w:val="004E082F"/>
    <w:rsid w:val="004E227E"/>
    <w:rsid w:val="004E30B6"/>
    <w:rsid w:val="004E3AB8"/>
    <w:rsid w:val="004E4840"/>
    <w:rsid w:val="004E659B"/>
    <w:rsid w:val="004E749E"/>
    <w:rsid w:val="004E7556"/>
    <w:rsid w:val="004F047E"/>
    <w:rsid w:val="004F053C"/>
    <w:rsid w:val="004F0962"/>
    <w:rsid w:val="004F0DA9"/>
    <w:rsid w:val="004F17CE"/>
    <w:rsid w:val="004F1FEC"/>
    <w:rsid w:val="004F22F2"/>
    <w:rsid w:val="004F2B0A"/>
    <w:rsid w:val="004F3D97"/>
    <w:rsid w:val="004F3F6D"/>
    <w:rsid w:val="004F4373"/>
    <w:rsid w:val="004F4568"/>
    <w:rsid w:val="004F4AB2"/>
    <w:rsid w:val="004F4AF7"/>
    <w:rsid w:val="004F4D22"/>
    <w:rsid w:val="004F5709"/>
    <w:rsid w:val="004F5C50"/>
    <w:rsid w:val="004F6144"/>
    <w:rsid w:val="004F66FB"/>
    <w:rsid w:val="004F6D47"/>
    <w:rsid w:val="004F6EE8"/>
    <w:rsid w:val="004F7B33"/>
    <w:rsid w:val="004F7D30"/>
    <w:rsid w:val="005009B5"/>
    <w:rsid w:val="005021E9"/>
    <w:rsid w:val="005027C6"/>
    <w:rsid w:val="00502B39"/>
    <w:rsid w:val="0050402D"/>
    <w:rsid w:val="005065D0"/>
    <w:rsid w:val="00507B7E"/>
    <w:rsid w:val="00510857"/>
    <w:rsid w:val="00510A0C"/>
    <w:rsid w:val="00511079"/>
    <w:rsid w:val="00511098"/>
    <w:rsid w:val="00511600"/>
    <w:rsid w:val="00511692"/>
    <w:rsid w:val="00511928"/>
    <w:rsid w:val="00511976"/>
    <w:rsid w:val="00511C72"/>
    <w:rsid w:val="00511CE5"/>
    <w:rsid w:val="0051294A"/>
    <w:rsid w:val="0051320E"/>
    <w:rsid w:val="00513403"/>
    <w:rsid w:val="00514029"/>
    <w:rsid w:val="00515BEA"/>
    <w:rsid w:val="00516163"/>
    <w:rsid w:val="00516385"/>
    <w:rsid w:val="005172DE"/>
    <w:rsid w:val="005177FC"/>
    <w:rsid w:val="00517D8F"/>
    <w:rsid w:val="00517DB4"/>
    <w:rsid w:val="00520467"/>
    <w:rsid w:val="00520488"/>
    <w:rsid w:val="00520869"/>
    <w:rsid w:val="00521020"/>
    <w:rsid w:val="0052144C"/>
    <w:rsid w:val="00521B18"/>
    <w:rsid w:val="00521C72"/>
    <w:rsid w:val="00522679"/>
    <w:rsid w:val="00522842"/>
    <w:rsid w:val="00523198"/>
    <w:rsid w:val="005233AA"/>
    <w:rsid w:val="00523F8D"/>
    <w:rsid w:val="00524804"/>
    <w:rsid w:val="00530495"/>
    <w:rsid w:val="00530E3C"/>
    <w:rsid w:val="00530EE3"/>
    <w:rsid w:val="00531134"/>
    <w:rsid w:val="00535E0D"/>
    <w:rsid w:val="005375D6"/>
    <w:rsid w:val="0053768A"/>
    <w:rsid w:val="00541996"/>
    <w:rsid w:val="005432BD"/>
    <w:rsid w:val="00544A06"/>
    <w:rsid w:val="005450D8"/>
    <w:rsid w:val="005451A7"/>
    <w:rsid w:val="005452A7"/>
    <w:rsid w:val="00545B29"/>
    <w:rsid w:val="00546807"/>
    <w:rsid w:val="0054703C"/>
    <w:rsid w:val="005471EE"/>
    <w:rsid w:val="00547A7A"/>
    <w:rsid w:val="00547E94"/>
    <w:rsid w:val="00550BD3"/>
    <w:rsid w:val="005511F8"/>
    <w:rsid w:val="0055128E"/>
    <w:rsid w:val="005529DC"/>
    <w:rsid w:val="00553403"/>
    <w:rsid w:val="00553415"/>
    <w:rsid w:val="005539B4"/>
    <w:rsid w:val="0055403A"/>
    <w:rsid w:val="00554BB7"/>
    <w:rsid w:val="00554E9C"/>
    <w:rsid w:val="00554FE2"/>
    <w:rsid w:val="0055675F"/>
    <w:rsid w:val="00556D03"/>
    <w:rsid w:val="00557264"/>
    <w:rsid w:val="0055772A"/>
    <w:rsid w:val="00557F1F"/>
    <w:rsid w:val="00560059"/>
    <w:rsid w:val="0056007F"/>
    <w:rsid w:val="005604FD"/>
    <w:rsid w:val="005608F6"/>
    <w:rsid w:val="00560F70"/>
    <w:rsid w:val="0056102E"/>
    <w:rsid w:val="0056115A"/>
    <w:rsid w:val="00563454"/>
    <w:rsid w:val="00563900"/>
    <w:rsid w:val="00563E33"/>
    <w:rsid w:val="0056469E"/>
    <w:rsid w:val="0056479C"/>
    <w:rsid w:val="00565B28"/>
    <w:rsid w:val="00566A1E"/>
    <w:rsid w:val="00567592"/>
    <w:rsid w:val="0057113A"/>
    <w:rsid w:val="005714D4"/>
    <w:rsid w:val="005720FB"/>
    <w:rsid w:val="00572CA3"/>
    <w:rsid w:val="00572F8C"/>
    <w:rsid w:val="005745D5"/>
    <w:rsid w:val="005747A9"/>
    <w:rsid w:val="005764D0"/>
    <w:rsid w:val="005768B4"/>
    <w:rsid w:val="00576B2E"/>
    <w:rsid w:val="00577006"/>
    <w:rsid w:val="005771ED"/>
    <w:rsid w:val="0057725B"/>
    <w:rsid w:val="0057727D"/>
    <w:rsid w:val="00577B84"/>
    <w:rsid w:val="00577E92"/>
    <w:rsid w:val="00577FBD"/>
    <w:rsid w:val="005804B9"/>
    <w:rsid w:val="005809CA"/>
    <w:rsid w:val="00580DF3"/>
    <w:rsid w:val="00581765"/>
    <w:rsid w:val="00582010"/>
    <w:rsid w:val="005826AE"/>
    <w:rsid w:val="00582D5C"/>
    <w:rsid w:val="005831B7"/>
    <w:rsid w:val="005839AE"/>
    <w:rsid w:val="00583AF7"/>
    <w:rsid w:val="00583CD8"/>
    <w:rsid w:val="0058410B"/>
    <w:rsid w:val="00584C39"/>
    <w:rsid w:val="005856DE"/>
    <w:rsid w:val="00585DB3"/>
    <w:rsid w:val="00585E38"/>
    <w:rsid w:val="00586428"/>
    <w:rsid w:val="00586727"/>
    <w:rsid w:val="00586976"/>
    <w:rsid w:val="005871E5"/>
    <w:rsid w:val="0058791B"/>
    <w:rsid w:val="00587E88"/>
    <w:rsid w:val="00591025"/>
    <w:rsid w:val="0059107C"/>
    <w:rsid w:val="005918DA"/>
    <w:rsid w:val="00591A4D"/>
    <w:rsid w:val="00591B1E"/>
    <w:rsid w:val="00592193"/>
    <w:rsid w:val="005921FB"/>
    <w:rsid w:val="0059245E"/>
    <w:rsid w:val="00593097"/>
    <w:rsid w:val="0059373B"/>
    <w:rsid w:val="00593B0F"/>
    <w:rsid w:val="00593F91"/>
    <w:rsid w:val="00595B4E"/>
    <w:rsid w:val="0059600D"/>
    <w:rsid w:val="00596092"/>
    <w:rsid w:val="00596CE8"/>
    <w:rsid w:val="00597388"/>
    <w:rsid w:val="00597429"/>
    <w:rsid w:val="005977A2"/>
    <w:rsid w:val="005A041D"/>
    <w:rsid w:val="005A0446"/>
    <w:rsid w:val="005A08A8"/>
    <w:rsid w:val="005A0A53"/>
    <w:rsid w:val="005A0C7E"/>
    <w:rsid w:val="005A1B64"/>
    <w:rsid w:val="005A2D41"/>
    <w:rsid w:val="005A30E6"/>
    <w:rsid w:val="005A30EF"/>
    <w:rsid w:val="005A3B2F"/>
    <w:rsid w:val="005A3D69"/>
    <w:rsid w:val="005A4035"/>
    <w:rsid w:val="005A417F"/>
    <w:rsid w:val="005A43E2"/>
    <w:rsid w:val="005A452A"/>
    <w:rsid w:val="005A486D"/>
    <w:rsid w:val="005A50BC"/>
    <w:rsid w:val="005A516A"/>
    <w:rsid w:val="005A538D"/>
    <w:rsid w:val="005A5871"/>
    <w:rsid w:val="005A59F5"/>
    <w:rsid w:val="005A5B9A"/>
    <w:rsid w:val="005A5BDB"/>
    <w:rsid w:val="005A6109"/>
    <w:rsid w:val="005A61F3"/>
    <w:rsid w:val="005A6DDC"/>
    <w:rsid w:val="005A7855"/>
    <w:rsid w:val="005B1695"/>
    <w:rsid w:val="005B1CBF"/>
    <w:rsid w:val="005B29D9"/>
    <w:rsid w:val="005B2DD1"/>
    <w:rsid w:val="005B458B"/>
    <w:rsid w:val="005B4B2B"/>
    <w:rsid w:val="005B4FCF"/>
    <w:rsid w:val="005B5564"/>
    <w:rsid w:val="005B5981"/>
    <w:rsid w:val="005B620E"/>
    <w:rsid w:val="005C027A"/>
    <w:rsid w:val="005C13D7"/>
    <w:rsid w:val="005C1789"/>
    <w:rsid w:val="005C2DFC"/>
    <w:rsid w:val="005C2EA3"/>
    <w:rsid w:val="005C339B"/>
    <w:rsid w:val="005C3D3F"/>
    <w:rsid w:val="005C4F01"/>
    <w:rsid w:val="005C646D"/>
    <w:rsid w:val="005C651B"/>
    <w:rsid w:val="005D069B"/>
    <w:rsid w:val="005D2582"/>
    <w:rsid w:val="005D38A5"/>
    <w:rsid w:val="005D39D2"/>
    <w:rsid w:val="005D3B50"/>
    <w:rsid w:val="005D4411"/>
    <w:rsid w:val="005D47E9"/>
    <w:rsid w:val="005D5B46"/>
    <w:rsid w:val="005D608F"/>
    <w:rsid w:val="005D7856"/>
    <w:rsid w:val="005D7ED4"/>
    <w:rsid w:val="005E0071"/>
    <w:rsid w:val="005E0D89"/>
    <w:rsid w:val="005E14B4"/>
    <w:rsid w:val="005E23D1"/>
    <w:rsid w:val="005E26D1"/>
    <w:rsid w:val="005E29DC"/>
    <w:rsid w:val="005E2BC0"/>
    <w:rsid w:val="005E3592"/>
    <w:rsid w:val="005E4499"/>
    <w:rsid w:val="005E6198"/>
    <w:rsid w:val="005E6B42"/>
    <w:rsid w:val="005E6B5C"/>
    <w:rsid w:val="005E6E40"/>
    <w:rsid w:val="005E7025"/>
    <w:rsid w:val="005F1249"/>
    <w:rsid w:val="005F14A4"/>
    <w:rsid w:val="005F1B62"/>
    <w:rsid w:val="005F1D1A"/>
    <w:rsid w:val="005F1F69"/>
    <w:rsid w:val="005F2005"/>
    <w:rsid w:val="005F24B6"/>
    <w:rsid w:val="005F27F3"/>
    <w:rsid w:val="005F2F35"/>
    <w:rsid w:val="005F3805"/>
    <w:rsid w:val="005F4408"/>
    <w:rsid w:val="005F629C"/>
    <w:rsid w:val="005F76B0"/>
    <w:rsid w:val="005F7FAF"/>
    <w:rsid w:val="00600133"/>
    <w:rsid w:val="00600355"/>
    <w:rsid w:val="00600885"/>
    <w:rsid w:val="00600C19"/>
    <w:rsid w:val="00600CE5"/>
    <w:rsid w:val="006016F2"/>
    <w:rsid w:val="00601856"/>
    <w:rsid w:val="00602A2D"/>
    <w:rsid w:val="00602D55"/>
    <w:rsid w:val="00602E43"/>
    <w:rsid w:val="00604530"/>
    <w:rsid w:val="006046CB"/>
    <w:rsid w:val="00604D70"/>
    <w:rsid w:val="00605928"/>
    <w:rsid w:val="006067EF"/>
    <w:rsid w:val="00606E5A"/>
    <w:rsid w:val="00606E97"/>
    <w:rsid w:val="00607FEB"/>
    <w:rsid w:val="006104E6"/>
    <w:rsid w:val="006107F4"/>
    <w:rsid w:val="00610CB0"/>
    <w:rsid w:val="00610FF0"/>
    <w:rsid w:val="00611BC8"/>
    <w:rsid w:val="00611CCA"/>
    <w:rsid w:val="00612A19"/>
    <w:rsid w:val="00612CC6"/>
    <w:rsid w:val="00613E36"/>
    <w:rsid w:val="00614068"/>
    <w:rsid w:val="00614BA6"/>
    <w:rsid w:val="006162FA"/>
    <w:rsid w:val="0061663A"/>
    <w:rsid w:val="006166D2"/>
    <w:rsid w:val="00616773"/>
    <w:rsid w:val="00617178"/>
    <w:rsid w:val="00617D6A"/>
    <w:rsid w:val="00620205"/>
    <w:rsid w:val="00620BDC"/>
    <w:rsid w:val="00620C3E"/>
    <w:rsid w:val="0062104A"/>
    <w:rsid w:val="006211BD"/>
    <w:rsid w:val="00621F14"/>
    <w:rsid w:val="00622670"/>
    <w:rsid w:val="0062288F"/>
    <w:rsid w:val="00623E5A"/>
    <w:rsid w:val="00624236"/>
    <w:rsid w:val="00624CCF"/>
    <w:rsid w:val="00624F8D"/>
    <w:rsid w:val="006251D6"/>
    <w:rsid w:val="00625536"/>
    <w:rsid w:val="006257BE"/>
    <w:rsid w:val="00625B8D"/>
    <w:rsid w:val="006263DA"/>
    <w:rsid w:val="00627296"/>
    <w:rsid w:val="006277B4"/>
    <w:rsid w:val="00627DB5"/>
    <w:rsid w:val="0063060E"/>
    <w:rsid w:val="006306A2"/>
    <w:rsid w:val="00630750"/>
    <w:rsid w:val="00631343"/>
    <w:rsid w:val="00631D3A"/>
    <w:rsid w:val="00631FE5"/>
    <w:rsid w:val="00632F16"/>
    <w:rsid w:val="00633C8D"/>
    <w:rsid w:val="006345DC"/>
    <w:rsid w:val="00634AEE"/>
    <w:rsid w:val="00634B3E"/>
    <w:rsid w:val="006350B0"/>
    <w:rsid w:val="0063524C"/>
    <w:rsid w:val="0063546C"/>
    <w:rsid w:val="00635A41"/>
    <w:rsid w:val="00635F9D"/>
    <w:rsid w:val="00636359"/>
    <w:rsid w:val="00636619"/>
    <w:rsid w:val="00636DA4"/>
    <w:rsid w:val="006376D4"/>
    <w:rsid w:val="00637D42"/>
    <w:rsid w:val="00640652"/>
    <w:rsid w:val="00640DEA"/>
    <w:rsid w:val="00640E86"/>
    <w:rsid w:val="00640F33"/>
    <w:rsid w:val="006410E4"/>
    <w:rsid w:val="0064180E"/>
    <w:rsid w:val="00641C02"/>
    <w:rsid w:val="00641F70"/>
    <w:rsid w:val="00642491"/>
    <w:rsid w:val="006434C9"/>
    <w:rsid w:val="0064382E"/>
    <w:rsid w:val="00644C38"/>
    <w:rsid w:val="00645324"/>
    <w:rsid w:val="00645480"/>
    <w:rsid w:val="0064645B"/>
    <w:rsid w:val="00646D77"/>
    <w:rsid w:val="006479D6"/>
    <w:rsid w:val="00647DEB"/>
    <w:rsid w:val="00647F63"/>
    <w:rsid w:val="00650B06"/>
    <w:rsid w:val="00651AAE"/>
    <w:rsid w:val="00651E9A"/>
    <w:rsid w:val="006536A6"/>
    <w:rsid w:val="006538D6"/>
    <w:rsid w:val="00653BC9"/>
    <w:rsid w:val="006542C9"/>
    <w:rsid w:val="00654ACC"/>
    <w:rsid w:val="00654B52"/>
    <w:rsid w:val="0065565F"/>
    <w:rsid w:val="00655CD5"/>
    <w:rsid w:val="006568DA"/>
    <w:rsid w:val="00656DA5"/>
    <w:rsid w:val="0065700A"/>
    <w:rsid w:val="00657278"/>
    <w:rsid w:val="00657F3F"/>
    <w:rsid w:val="0066090F"/>
    <w:rsid w:val="00661D4C"/>
    <w:rsid w:val="006628A2"/>
    <w:rsid w:val="00663991"/>
    <w:rsid w:val="00663CC1"/>
    <w:rsid w:val="00663E5B"/>
    <w:rsid w:val="006644EB"/>
    <w:rsid w:val="00664570"/>
    <w:rsid w:val="00664B2D"/>
    <w:rsid w:val="00665BAF"/>
    <w:rsid w:val="0066641C"/>
    <w:rsid w:val="00666515"/>
    <w:rsid w:val="00667599"/>
    <w:rsid w:val="00667DA5"/>
    <w:rsid w:val="006707E5"/>
    <w:rsid w:val="00670A31"/>
    <w:rsid w:val="00670E14"/>
    <w:rsid w:val="00673FE6"/>
    <w:rsid w:val="00674B00"/>
    <w:rsid w:val="006762C5"/>
    <w:rsid w:val="006768AC"/>
    <w:rsid w:val="0067717C"/>
    <w:rsid w:val="00677355"/>
    <w:rsid w:val="006775F5"/>
    <w:rsid w:val="00677CD5"/>
    <w:rsid w:val="006803CA"/>
    <w:rsid w:val="006805CA"/>
    <w:rsid w:val="00681B69"/>
    <w:rsid w:val="0068283B"/>
    <w:rsid w:val="00682FB4"/>
    <w:rsid w:val="006830DC"/>
    <w:rsid w:val="0068354F"/>
    <w:rsid w:val="0068565F"/>
    <w:rsid w:val="00685956"/>
    <w:rsid w:val="006861DB"/>
    <w:rsid w:val="00686E28"/>
    <w:rsid w:val="0068740C"/>
    <w:rsid w:val="00690D05"/>
    <w:rsid w:val="00691369"/>
    <w:rsid w:val="006935A4"/>
    <w:rsid w:val="00693AB3"/>
    <w:rsid w:val="00693D0F"/>
    <w:rsid w:val="00694583"/>
    <w:rsid w:val="00695157"/>
    <w:rsid w:val="00695C03"/>
    <w:rsid w:val="006969E6"/>
    <w:rsid w:val="0069714F"/>
    <w:rsid w:val="00697678"/>
    <w:rsid w:val="006A04A2"/>
    <w:rsid w:val="006A425A"/>
    <w:rsid w:val="006A44EA"/>
    <w:rsid w:val="006A58E6"/>
    <w:rsid w:val="006A5EDA"/>
    <w:rsid w:val="006A62BC"/>
    <w:rsid w:val="006A63B8"/>
    <w:rsid w:val="006A78B3"/>
    <w:rsid w:val="006A793C"/>
    <w:rsid w:val="006A7F7B"/>
    <w:rsid w:val="006B062E"/>
    <w:rsid w:val="006B15C0"/>
    <w:rsid w:val="006B1885"/>
    <w:rsid w:val="006B27EE"/>
    <w:rsid w:val="006B2AB3"/>
    <w:rsid w:val="006B3CB6"/>
    <w:rsid w:val="006B4E89"/>
    <w:rsid w:val="006B4FED"/>
    <w:rsid w:val="006B534C"/>
    <w:rsid w:val="006B5479"/>
    <w:rsid w:val="006B597C"/>
    <w:rsid w:val="006B5B4A"/>
    <w:rsid w:val="006B5DD6"/>
    <w:rsid w:val="006B5F6C"/>
    <w:rsid w:val="006B603C"/>
    <w:rsid w:val="006B60D6"/>
    <w:rsid w:val="006B6685"/>
    <w:rsid w:val="006B73F7"/>
    <w:rsid w:val="006B76B4"/>
    <w:rsid w:val="006B7B19"/>
    <w:rsid w:val="006B7D67"/>
    <w:rsid w:val="006B7FC3"/>
    <w:rsid w:val="006C00CA"/>
    <w:rsid w:val="006C1577"/>
    <w:rsid w:val="006C15FD"/>
    <w:rsid w:val="006C1A7B"/>
    <w:rsid w:val="006C1D35"/>
    <w:rsid w:val="006C27F4"/>
    <w:rsid w:val="006C2EEA"/>
    <w:rsid w:val="006C3786"/>
    <w:rsid w:val="006C381A"/>
    <w:rsid w:val="006C3EAE"/>
    <w:rsid w:val="006C4CA8"/>
    <w:rsid w:val="006C5B5E"/>
    <w:rsid w:val="006C6158"/>
    <w:rsid w:val="006C6370"/>
    <w:rsid w:val="006C6C0C"/>
    <w:rsid w:val="006C712D"/>
    <w:rsid w:val="006C7395"/>
    <w:rsid w:val="006D0A07"/>
    <w:rsid w:val="006D0E70"/>
    <w:rsid w:val="006D1558"/>
    <w:rsid w:val="006D2154"/>
    <w:rsid w:val="006D28F5"/>
    <w:rsid w:val="006D29AD"/>
    <w:rsid w:val="006D3272"/>
    <w:rsid w:val="006D40EA"/>
    <w:rsid w:val="006D48BB"/>
    <w:rsid w:val="006D6A34"/>
    <w:rsid w:val="006D756E"/>
    <w:rsid w:val="006D7B48"/>
    <w:rsid w:val="006E0DA1"/>
    <w:rsid w:val="006E18F5"/>
    <w:rsid w:val="006E1963"/>
    <w:rsid w:val="006E1C42"/>
    <w:rsid w:val="006E283E"/>
    <w:rsid w:val="006E3401"/>
    <w:rsid w:val="006E382B"/>
    <w:rsid w:val="006E386B"/>
    <w:rsid w:val="006E3C68"/>
    <w:rsid w:val="006E4078"/>
    <w:rsid w:val="006E5CA4"/>
    <w:rsid w:val="006E617B"/>
    <w:rsid w:val="006E655A"/>
    <w:rsid w:val="006E7821"/>
    <w:rsid w:val="006E7B3C"/>
    <w:rsid w:val="006F21FC"/>
    <w:rsid w:val="006F2474"/>
    <w:rsid w:val="006F2BAA"/>
    <w:rsid w:val="006F2E72"/>
    <w:rsid w:val="006F3178"/>
    <w:rsid w:val="006F3704"/>
    <w:rsid w:val="006F4A62"/>
    <w:rsid w:val="006F4E98"/>
    <w:rsid w:val="006F5193"/>
    <w:rsid w:val="006F5967"/>
    <w:rsid w:val="006F5B79"/>
    <w:rsid w:val="007009ED"/>
    <w:rsid w:val="0070108C"/>
    <w:rsid w:val="007019D0"/>
    <w:rsid w:val="00701AA3"/>
    <w:rsid w:val="00703297"/>
    <w:rsid w:val="007038B9"/>
    <w:rsid w:val="00703D6C"/>
    <w:rsid w:val="00703F77"/>
    <w:rsid w:val="00703FE2"/>
    <w:rsid w:val="007049C2"/>
    <w:rsid w:val="00704EB0"/>
    <w:rsid w:val="00705A7D"/>
    <w:rsid w:val="007066CF"/>
    <w:rsid w:val="00706ACE"/>
    <w:rsid w:val="00706C85"/>
    <w:rsid w:val="0070741E"/>
    <w:rsid w:val="00707483"/>
    <w:rsid w:val="007074C8"/>
    <w:rsid w:val="00707989"/>
    <w:rsid w:val="00710C39"/>
    <w:rsid w:val="00712168"/>
    <w:rsid w:val="0071231B"/>
    <w:rsid w:val="00713090"/>
    <w:rsid w:val="007148BD"/>
    <w:rsid w:val="00714DC1"/>
    <w:rsid w:val="00714F14"/>
    <w:rsid w:val="007155CA"/>
    <w:rsid w:val="00715621"/>
    <w:rsid w:val="00715AAB"/>
    <w:rsid w:val="0071615E"/>
    <w:rsid w:val="00716B09"/>
    <w:rsid w:val="007174A1"/>
    <w:rsid w:val="00722FB8"/>
    <w:rsid w:val="00723B6B"/>
    <w:rsid w:val="00723BE0"/>
    <w:rsid w:val="00724293"/>
    <w:rsid w:val="00724AC3"/>
    <w:rsid w:val="00724D4B"/>
    <w:rsid w:val="007250EC"/>
    <w:rsid w:val="00725FF3"/>
    <w:rsid w:val="00726EF1"/>
    <w:rsid w:val="0072797B"/>
    <w:rsid w:val="00731DE6"/>
    <w:rsid w:val="00731F8E"/>
    <w:rsid w:val="00733086"/>
    <w:rsid w:val="00733EE9"/>
    <w:rsid w:val="00734288"/>
    <w:rsid w:val="00734762"/>
    <w:rsid w:val="007348E2"/>
    <w:rsid w:val="00734A62"/>
    <w:rsid w:val="00734F02"/>
    <w:rsid w:val="007359B7"/>
    <w:rsid w:val="00736A98"/>
    <w:rsid w:val="00740CE1"/>
    <w:rsid w:val="00740EB3"/>
    <w:rsid w:val="00741678"/>
    <w:rsid w:val="00741968"/>
    <w:rsid w:val="00741CC4"/>
    <w:rsid w:val="00741E96"/>
    <w:rsid w:val="00742BCF"/>
    <w:rsid w:val="007432B0"/>
    <w:rsid w:val="0074435E"/>
    <w:rsid w:val="0074482C"/>
    <w:rsid w:val="00744A2B"/>
    <w:rsid w:val="007455FC"/>
    <w:rsid w:val="00745714"/>
    <w:rsid w:val="00746346"/>
    <w:rsid w:val="007464C3"/>
    <w:rsid w:val="0074681D"/>
    <w:rsid w:val="00746BEA"/>
    <w:rsid w:val="00747CCF"/>
    <w:rsid w:val="00750C12"/>
    <w:rsid w:val="00750D72"/>
    <w:rsid w:val="00751159"/>
    <w:rsid w:val="007511D5"/>
    <w:rsid w:val="00751850"/>
    <w:rsid w:val="007519D8"/>
    <w:rsid w:val="007528A8"/>
    <w:rsid w:val="00753240"/>
    <w:rsid w:val="00753E6B"/>
    <w:rsid w:val="00753E88"/>
    <w:rsid w:val="00754A18"/>
    <w:rsid w:val="0075643F"/>
    <w:rsid w:val="00756C3A"/>
    <w:rsid w:val="007570AA"/>
    <w:rsid w:val="007571BA"/>
    <w:rsid w:val="0075759D"/>
    <w:rsid w:val="0076030D"/>
    <w:rsid w:val="00761651"/>
    <w:rsid w:val="00761A85"/>
    <w:rsid w:val="00761D0F"/>
    <w:rsid w:val="007622C9"/>
    <w:rsid w:val="0076367F"/>
    <w:rsid w:val="007637E1"/>
    <w:rsid w:val="00763B0F"/>
    <w:rsid w:val="00764366"/>
    <w:rsid w:val="00764694"/>
    <w:rsid w:val="00764F68"/>
    <w:rsid w:val="00765D2F"/>
    <w:rsid w:val="00765FC8"/>
    <w:rsid w:val="00766B02"/>
    <w:rsid w:val="00766C82"/>
    <w:rsid w:val="00770013"/>
    <w:rsid w:val="007701B8"/>
    <w:rsid w:val="007712A0"/>
    <w:rsid w:val="0077132C"/>
    <w:rsid w:val="00771B28"/>
    <w:rsid w:val="00771C1B"/>
    <w:rsid w:val="0077298C"/>
    <w:rsid w:val="00772A39"/>
    <w:rsid w:val="00774DAB"/>
    <w:rsid w:val="007761EE"/>
    <w:rsid w:val="00776373"/>
    <w:rsid w:val="00776932"/>
    <w:rsid w:val="00776FBC"/>
    <w:rsid w:val="007775BE"/>
    <w:rsid w:val="007805F8"/>
    <w:rsid w:val="007807D4"/>
    <w:rsid w:val="00780D3F"/>
    <w:rsid w:val="00780D98"/>
    <w:rsid w:val="00781FFA"/>
    <w:rsid w:val="00782028"/>
    <w:rsid w:val="0078242C"/>
    <w:rsid w:val="00782AAC"/>
    <w:rsid w:val="00782B7C"/>
    <w:rsid w:val="00783D8A"/>
    <w:rsid w:val="0078503D"/>
    <w:rsid w:val="00785464"/>
    <w:rsid w:val="0078697D"/>
    <w:rsid w:val="007901FD"/>
    <w:rsid w:val="00790AD7"/>
    <w:rsid w:val="00791AE6"/>
    <w:rsid w:val="00794A9F"/>
    <w:rsid w:val="00794C35"/>
    <w:rsid w:val="00794E2A"/>
    <w:rsid w:val="00796525"/>
    <w:rsid w:val="00796F1B"/>
    <w:rsid w:val="00797B48"/>
    <w:rsid w:val="007A1029"/>
    <w:rsid w:val="007A2864"/>
    <w:rsid w:val="007A3A39"/>
    <w:rsid w:val="007A5306"/>
    <w:rsid w:val="007A61A5"/>
    <w:rsid w:val="007A61A7"/>
    <w:rsid w:val="007A6788"/>
    <w:rsid w:val="007A67F4"/>
    <w:rsid w:val="007A74D9"/>
    <w:rsid w:val="007A7B35"/>
    <w:rsid w:val="007A7BAE"/>
    <w:rsid w:val="007A7FD9"/>
    <w:rsid w:val="007B0832"/>
    <w:rsid w:val="007B0DC3"/>
    <w:rsid w:val="007B121D"/>
    <w:rsid w:val="007B12C7"/>
    <w:rsid w:val="007B1919"/>
    <w:rsid w:val="007B19C4"/>
    <w:rsid w:val="007B215C"/>
    <w:rsid w:val="007B22F3"/>
    <w:rsid w:val="007B2BAE"/>
    <w:rsid w:val="007B2C5E"/>
    <w:rsid w:val="007B2F96"/>
    <w:rsid w:val="007B334E"/>
    <w:rsid w:val="007B41E1"/>
    <w:rsid w:val="007B4766"/>
    <w:rsid w:val="007B4ECD"/>
    <w:rsid w:val="007B50FD"/>
    <w:rsid w:val="007B5D86"/>
    <w:rsid w:val="007B6A93"/>
    <w:rsid w:val="007B6B22"/>
    <w:rsid w:val="007B7671"/>
    <w:rsid w:val="007B78A7"/>
    <w:rsid w:val="007B7935"/>
    <w:rsid w:val="007B7B65"/>
    <w:rsid w:val="007C0486"/>
    <w:rsid w:val="007C2029"/>
    <w:rsid w:val="007C379C"/>
    <w:rsid w:val="007C3CC5"/>
    <w:rsid w:val="007C462D"/>
    <w:rsid w:val="007C4ADA"/>
    <w:rsid w:val="007C4CF5"/>
    <w:rsid w:val="007C572B"/>
    <w:rsid w:val="007C59B2"/>
    <w:rsid w:val="007C5EA8"/>
    <w:rsid w:val="007C6899"/>
    <w:rsid w:val="007C78E6"/>
    <w:rsid w:val="007D0782"/>
    <w:rsid w:val="007D1DD2"/>
    <w:rsid w:val="007D2973"/>
    <w:rsid w:val="007D2C9A"/>
    <w:rsid w:val="007D308E"/>
    <w:rsid w:val="007D3CA4"/>
    <w:rsid w:val="007D42AC"/>
    <w:rsid w:val="007D4498"/>
    <w:rsid w:val="007D540A"/>
    <w:rsid w:val="007D5F99"/>
    <w:rsid w:val="007D6153"/>
    <w:rsid w:val="007D6F98"/>
    <w:rsid w:val="007D7122"/>
    <w:rsid w:val="007D7595"/>
    <w:rsid w:val="007D78B6"/>
    <w:rsid w:val="007D79AD"/>
    <w:rsid w:val="007D7D37"/>
    <w:rsid w:val="007D7F8D"/>
    <w:rsid w:val="007E0B33"/>
    <w:rsid w:val="007E0C78"/>
    <w:rsid w:val="007E0DE4"/>
    <w:rsid w:val="007E0E04"/>
    <w:rsid w:val="007E14BC"/>
    <w:rsid w:val="007E3147"/>
    <w:rsid w:val="007E34A9"/>
    <w:rsid w:val="007E4095"/>
    <w:rsid w:val="007E4162"/>
    <w:rsid w:val="007E43C6"/>
    <w:rsid w:val="007E5144"/>
    <w:rsid w:val="007E51B9"/>
    <w:rsid w:val="007E5361"/>
    <w:rsid w:val="007E579E"/>
    <w:rsid w:val="007E6227"/>
    <w:rsid w:val="007E6856"/>
    <w:rsid w:val="007E7172"/>
    <w:rsid w:val="007E77DC"/>
    <w:rsid w:val="007E7952"/>
    <w:rsid w:val="007E7A04"/>
    <w:rsid w:val="007F04EE"/>
    <w:rsid w:val="007F0F39"/>
    <w:rsid w:val="007F0FC9"/>
    <w:rsid w:val="007F13C0"/>
    <w:rsid w:val="007F1C9C"/>
    <w:rsid w:val="007F205D"/>
    <w:rsid w:val="007F2FB5"/>
    <w:rsid w:val="007F3E8F"/>
    <w:rsid w:val="007F4E7E"/>
    <w:rsid w:val="007F55BC"/>
    <w:rsid w:val="007F5E9D"/>
    <w:rsid w:val="007F7072"/>
    <w:rsid w:val="007F72FC"/>
    <w:rsid w:val="007F7AE9"/>
    <w:rsid w:val="008006D8"/>
    <w:rsid w:val="00801343"/>
    <w:rsid w:val="00801CD9"/>
    <w:rsid w:val="00802070"/>
    <w:rsid w:val="00802416"/>
    <w:rsid w:val="008028BC"/>
    <w:rsid w:val="008039F8"/>
    <w:rsid w:val="00803E49"/>
    <w:rsid w:val="00803EC9"/>
    <w:rsid w:val="00803EF1"/>
    <w:rsid w:val="0080420D"/>
    <w:rsid w:val="00804386"/>
    <w:rsid w:val="00804AA7"/>
    <w:rsid w:val="00805848"/>
    <w:rsid w:val="00805925"/>
    <w:rsid w:val="0080693C"/>
    <w:rsid w:val="00806B09"/>
    <w:rsid w:val="00806CFD"/>
    <w:rsid w:val="00807845"/>
    <w:rsid w:val="00807869"/>
    <w:rsid w:val="00807953"/>
    <w:rsid w:val="0080799D"/>
    <w:rsid w:val="008079FB"/>
    <w:rsid w:val="00807B42"/>
    <w:rsid w:val="00807D67"/>
    <w:rsid w:val="00807E1F"/>
    <w:rsid w:val="008102F2"/>
    <w:rsid w:val="008107EA"/>
    <w:rsid w:val="008107F5"/>
    <w:rsid w:val="00810FDE"/>
    <w:rsid w:val="008111D3"/>
    <w:rsid w:val="00812595"/>
    <w:rsid w:val="008138F3"/>
    <w:rsid w:val="00813C3D"/>
    <w:rsid w:val="00813C61"/>
    <w:rsid w:val="008144DB"/>
    <w:rsid w:val="00814992"/>
    <w:rsid w:val="00814B9E"/>
    <w:rsid w:val="00814CA0"/>
    <w:rsid w:val="008163AE"/>
    <w:rsid w:val="00817039"/>
    <w:rsid w:val="00821319"/>
    <w:rsid w:val="0082186F"/>
    <w:rsid w:val="00821987"/>
    <w:rsid w:val="0082269C"/>
    <w:rsid w:val="00822C6F"/>
    <w:rsid w:val="00822D43"/>
    <w:rsid w:val="00822D68"/>
    <w:rsid w:val="00822E54"/>
    <w:rsid w:val="00823482"/>
    <w:rsid w:val="00823841"/>
    <w:rsid w:val="0082434E"/>
    <w:rsid w:val="0082436B"/>
    <w:rsid w:val="00824D02"/>
    <w:rsid w:val="00825C37"/>
    <w:rsid w:val="008260A0"/>
    <w:rsid w:val="008264AC"/>
    <w:rsid w:val="00826E34"/>
    <w:rsid w:val="008270EE"/>
    <w:rsid w:val="008271A7"/>
    <w:rsid w:val="00827B98"/>
    <w:rsid w:val="00827F3B"/>
    <w:rsid w:val="008300F1"/>
    <w:rsid w:val="00830209"/>
    <w:rsid w:val="00830743"/>
    <w:rsid w:val="00830B47"/>
    <w:rsid w:val="0083158F"/>
    <w:rsid w:val="00831D25"/>
    <w:rsid w:val="0083499E"/>
    <w:rsid w:val="0083629D"/>
    <w:rsid w:val="00837476"/>
    <w:rsid w:val="00837814"/>
    <w:rsid w:val="0084097A"/>
    <w:rsid w:val="00840A85"/>
    <w:rsid w:val="00842004"/>
    <w:rsid w:val="008428EE"/>
    <w:rsid w:val="00843018"/>
    <w:rsid w:val="00843AD0"/>
    <w:rsid w:val="00843BDB"/>
    <w:rsid w:val="00843C57"/>
    <w:rsid w:val="008455D3"/>
    <w:rsid w:val="00845B26"/>
    <w:rsid w:val="00845CE9"/>
    <w:rsid w:val="0084654F"/>
    <w:rsid w:val="00846D53"/>
    <w:rsid w:val="00846F7A"/>
    <w:rsid w:val="00847407"/>
    <w:rsid w:val="0084791E"/>
    <w:rsid w:val="0085072C"/>
    <w:rsid w:val="00850FAA"/>
    <w:rsid w:val="00851B52"/>
    <w:rsid w:val="00852035"/>
    <w:rsid w:val="0085203E"/>
    <w:rsid w:val="0085457E"/>
    <w:rsid w:val="00854ADC"/>
    <w:rsid w:val="00855AE5"/>
    <w:rsid w:val="00855B27"/>
    <w:rsid w:val="00855DEF"/>
    <w:rsid w:val="0085677A"/>
    <w:rsid w:val="00856A0C"/>
    <w:rsid w:val="00857314"/>
    <w:rsid w:val="00860E44"/>
    <w:rsid w:val="00861841"/>
    <w:rsid w:val="00861BA2"/>
    <w:rsid w:val="00862186"/>
    <w:rsid w:val="008640D1"/>
    <w:rsid w:val="008645ED"/>
    <w:rsid w:val="00864F0D"/>
    <w:rsid w:val="0086644A"/>
    <w:rsid w:val="0086680E"/>
    <w:rsid w:val="00866E1E"/>
    <w:rsid w:val="00867178"/>
    <w:rsid w:val="008674D5"/>
    <w:rsid w:val="008674E0"/>
    <w:rsid w:val="00870609"/>
    <w:rsid w:val="00870ACF"/>
    <w:rsid w:val="0087118A"/>
    <w:rsid w:val="00871F27"/>
    <w:rsid w:val="00871F44"/>
    <w:rsid w:val="0087295B"/>
    <w:rsid w:val="008733F7"/>
    <w:rsid w:val="00873A5B"/>
    <w:rsid w:val="00873CCB"/>
    <w:rsid w:val="00874129"/>
    <w:rsid w:val="008742CC"/>
    <w:rsid w:val="00875069"/>
    <w:rsid w:val="008757FF"/>
    <w:rsid w:val="00875D5B"/>
    <w:rsid w:val="008766A6"/>
    <w:rsid w:val="00876821"/>
    <w:rsid w:val="00876992"/>
    <w:rsid w:val="00876BB9"/>
    <w:rsid w:val="00877B88"/>
    <w:rsid w:val="00880641"/>
    <w:rsid w:val="00880798"/>
    <w:rsid w:val="00880982"/>
    <w:rsid w:val="0088155C"/>
    <w:rsid w:val="008815C5"/>
    <w:rsid w:val="008825E2"/>
    <w:rsid w:val="00882BA0"/>
    <w:rsid w:val="00883AEA"/>
    <w:rsid w:val="0088441D"/>
    <w:rsid w:val="008855CE"/>
    <w:rsid w:val="00885EC4"/>
    <w:rsid w:val="0088680E"/>
    <w:rsid w:val="00886961"/>
    <w:rsid w:val="0088789A"/>
    <w:rsid w:val="00887DF8"/>
    <w:rsid w:val="008903C7"/>
    <w:rsid w:val="00890478"/>
    <w:rsid w:val="008909F2"/>
    <w:rsid w:val="00890CC5"/>
    <w:rsid w:val="00890F77"/>
    <w:rsid w:val="00891216"/>
    <w:rsid w:val="00891227"/>
    <w:rsid w:val="008915D1"/>
    <w:rsid w:val="00891DA4"/>
    <w:rsid w:val="00891DF8"/>
    <w:rsid w:val="0089206B"/>
    <w:rsid w:val="008928A5"/>
    <w:rsid w:val="00893B03"/>
    <w:rsid w:val="00894009"/>
    <w:rsid w:val="008950B2"/>
    <w:rsid w:val="00896106"/>
    <w:rsid w:val="008964A1"/>
    <w:rsid w:val="00896C92"/>
    <w:rsid w:val="008A0C6A"/>
    <w:rsid w:val="008A10A1"/>
    <w:rsid w:val="008A24DC"/>
    <w:rsid w:val="008A2D09"/>
    <w:rsid w:val="008A2DDA"/>
    <w:rsid w:val="008A39FA"/>
    <w:rsid w:val="008A4C99"/>
    <w:rsid w:val="008A4E76"/>
    <w:rsid w:val="008A511E"/>
    <w:rsid w:val="008A5B19"/>
    <w:rsid w:val="008A7686"/>
    <w:rsid w:val="008B02B6"/>
    <w:rsid w:val="008B09EF"/>
    <w:rsid w:val="008B1CB6"/>
    <w:rsid w:val="008B1FB2"/>
    <w:rsid w:val="008B3BDB"/>
    <w:rsid w:val="008B3FF9"/>
    <w:rsid w:val="008B4C02"/>
    <w:rsid w:val="008B56C7"/>
    <w:rsid w:val="008B6687"/>
    <w:rsid w:val="008B683B"/>
    <w:rsid w:val="008B6A16"/>
    <w:rsid w:val="008B7968"/>
    <w:rsid w:val="008C12D0"/>
    <w:rsid w:val="008C2C8E"/>
    <w:rsid w:val="008C366F"/>
    <w:rsid w:val="008C3C68"/>
    <w:rsid w:val="008C3DA9"/>
    <w:rsid w:val="008C473A"/>
    <w:rsid w:val="008C4816"/>
    <w:rsid w:val="008C5DB4"/>
    <w:rsid w:val="008C6256"/>
    <w:rsid w:val="008C6258"/>
    <w:rsid w:val="008C6413"/>
    <w:rsid w:val="008C7291"/>
    <w:rsid w:val="008C7401"/>
    <w:rsid w:val="008C775E"/>
    <w:rsid w:val="008D0D42"/>
    <w:rsid w:val="008D0F43"/>
    <w:rsid w:val="008D2731"/>
    <w:rsid w:val="008D2B86"/>
    <w:rsid w:val="008D2D3F"/>
    <w:rsid w:val="008D2FBB"/>
    <w:rsid w:val="008D41F9"/>
    <w:rsid w:val="008D50DB"/>
    <w:rsid w:val="008D52AF"/>
    <w:rsid w:val="008D538B"/>
    <w:rsid w:val="008D63A1"/>
    <w:rsid w:val="008D7581"/>
    <w:rsid w:val="008D7A17"/>
    <w:rsid w:val="008E060E"/>
    <w:rsid w:val="008E0CD9"/>
    <w:rsid w:val="008E0DFE"/>
    <w:rsid w:val="008E200D"/>
    <w:rsid w:val="008E2355"/>
    <w:rsid w:val="008E261D"/>
    <w:rsid w:val="008E2991"/>
    <w:rsid w:val="008E2A0F"/>
    <w:rsid w:val="008E2C9D"/>
    <w:rsid w:val="008E44EB"/>
    <w:rsid w:val="008E4821"/>
    <w:rsid w:val="008E55E8"/>
    <w:rsid w:val="008E58A9"/>
    <w:rsid w:val="008E656E"/>
    <w:rsid w:val="008E66F3"/>
    <w:rsid w:val="008E6880"/>
    <w:rsid w:val="008E68BF"/>
    <w:rsid w:val="008E69C1"/>
    <w:rsid w:val="008E6D76"/>
    <w:rsid w:val="008E6F6E"/>
    <w:rsid w:val="008E71BF"/>
    <w:rsid w:val="008E7460"/>
    <w:rsid w:val="008E7DC9"/>
    <w:rsid w:val="008F0201"/>
    <w:rsid w:val="008F06A1"/>
    <w:rsid w:val="008F165C"/>
    <w:rsid w:val="008F1E7B"/>
    <w:rsid w:val="008F1EBE"/>
    <w:rsid w:val="008F2A20"/>
    <w:rsid w:val="008F3047"/>
    <w:rsid w:val="008F339E"/>
    <w:rsid w:val="008F33F3"/>
    <w:rsid w:val="008F3C9E"/>
    <w:rsid w:val="008F423A"/>
    <w:rsid w:val="008F48A6"/>
    <w:rsid w:val="008F67D6"/>
    <w:rsid w:val="008F7066"/>
    <w:rsid w:val="008F74E3"/>
    <w:rsid w:val="008F75AC"/>
    <w:rsid w:val="00900100"/>
    <w:rsid w:val="0090060A"/>
    <w:rsid w:val="0090076C"/>
    <w:rsid w:val="00900CBC"/>
    <w:rsid w:val="00901075"/>
    <w:rsid w:val="0090128E"/>
    <w:rsid w:val="0090176A"/>
    <w:rsid w:val="00901AE7"/>
    <w:rsid w:val="00902175"/>
    <w:rsid w:val="00902567"/>
    <w:rsid w:val="00903DF9"/>
    <w:rsid w:val="00904331"/>
    <w:rsid w:val="00904CAE"/>
    <w:rsid w:val="00904E90"/>
    <w:rsid w:val="009052AD"/>
    <w:rsid w:val="00905B05"/>
    <w:rsid w:val="0090651D"/>
    <w:rsid w:val="009066C3"/>
    <w:rsid w:val="00906D3A"/>
    <w:rsid w:val="009105EA"/>
    <w:rsid w:val="00911231"/>
    <w:rsid w:val="00911273"/>
    <w:rsid w:val="00911AD3"/>
    <w:rsid w:val="00911B66"/>
    <w:rsid w:val="009121DA"/>
    <w:rsid w:val="00912204"/>
    <w:rsid w:val="0091235F"/>
    <w:rsid w:val="00912426"/>
    <w:rsid w:val="00912A4B"/>
    <w:rsid w:val="00914330"/>
    <w:rsid w:val="009148E6"/>
    <w:rsid w:val="009148F0"/>
    <w:rsid w:val="00914AB9"/>
    <w:rsid w:val="00914B72"/>
    <w:rsid w:val="00915704"/>
    <w:rsid w:val="009160B2"/>
    <w:rsid w:val="00916202"/>
    <w:rsid w:val="00916752"/>
    <w:rsid w:val="00916783"/>
    <w:rsid w:val="00916F3D"/>
    <w:rsid w:val="00917343"/>
    <w:rsid w:val="00917CC0"/>
    <w:rsid w:val="0092033D"/>
    <w:rsid w:val="00920371"/>
    <w:rsid w:val="00921437"/>
    <w:rsid w:val="0092165D"/>
    <w:rsid w:val="009225D2"/>
    <w:rsid w:val="009231C2"/>
    <w:rsid w:val="0092352A"/>
    <w:rsid w:val="00923CC5"/>
    <w:rsid w:val="009244E4"/>
    <w:rsid w:val="00925B63"/>
    <w:rsid w:val="00926365"/>
    <w:rsid w:val="00926607"/>
    <w:rsid w:val="009268FD"/>
    <w:rsid w:val="0092732D"/>
    <w:rsid w:val="00927789"/>
    <w:rsid w:val="00927F3C"/>
    <w:rsid w:val="0093012D"/>
    <w:rsid w:val="009316D5"/>
    <w:rsid w:val="00932E08"/>
    <w:rsid w:val="00932FD9"/>
    <w:rsid w:val="00933717"/>
    <w:rsid w:val="009352CA"/>
    <w:rsid w:val="00936922"/>
    <w:rsid w:val="009373DC"/>
    <w:rsid w:val="00940310"/>
    <w:rsid w:val="00940A7A"/>
    <w:rsid w:val="00941124"/>
    <w:rsid w:val="00941261"/>
    <w:rsid w:val="00941491"/>
    <w:rsid w:val="00941B2E"/>
    <w:rsid w:val="00941DC9"/>
    <w:rsid w:val="0094275D"/>
    <w:rsid w:val="009430E9"/>
    <w:rsid w:val="009437D5"/>
    <w:rsid w:val="00944B44"/>
    <w:rsid w:val="009455A1"/>
    <w:rsid w:val="00945BE6"/>
    <w:rsid w:val="00945FBB"/>
    <w:rsid w:val="00946B4D"/>
    <w:rsid w:val="00946D4C"/>
    <w:rsid w:val="0094792F"/>
    <w:rsid w:val="0095045A"/>
    <w:rsid w:val="00950BF7"/>
    <w:rsid w:val="00951E58"/>
    <w:rsid w:val="00952948"/>
    <w:rsid w:val="00952FF9"/>
    <w:rsid w:val="0095389F"/>
    <w:rsid w:val="0095413A"/>
    <w:rsid w:val="0095591B"/>
    <w:rsid w:val="00956865"/>
    <w:rsid w:val="00956BFB"/>
    <w:rsid w:val="0095704C"/>
    <w:rsid w:val="00957944"/>
    <w:rsid w:val="009579C9"/>
    <w:rsid w:val="009607AF"/>
    <w:rsid w:val="00960CFB"/>
    <w:rsid w:val="00960E38"/>
    <w:rsid w:val="0096130A"/>
    <w:rsid w:val="00961827"/>
    <w:rsid w:val="009621E6"/>
    <w:rsid w:val="0096439C"/>
    <w:rsid w:val="00964783"/>
    <w:rsid w:val="00964A15"/>
    <w:rsid w:val="009656E1"/>
    <w:rsid w:val="00965839"/>
    <w:rsid w:val="00965978"/>
    <w:rsid w:val="00966085"/>
    <w:rsid w:val="009663BD"/>
    <w:rsid w:val="00966496"/>
    <w:rsid w:val="0096653F"/>
    <w:rsid w:val="009667C3"/>
    <w:rsid w:val="009671C8"/>
    <w:rsid w:val="0096795B"/>
    <w:rsid w:val="00970592"/>
    <w:rsid w:val="009705C8"/>
    <w:rsid w:val="00971A34"/>
    <w:rsid w:val="00971B1B"/>
    <w:rsid w:val="0097385C"/>
    <w:rsid w:val="00973A03"/>
    <w:rsid w:val="0097479B"/>
    <w:rsid w:val="00974C08"/>
    <w:rsid w:val="00974D52"/>
    <w:rsid w:val="00975263"/>
    <w:rsid w:val="009756F9"/>
    <w:rsid w:val="00975C36"/>
    <w:rsid w:val="00975E2D"/>
    <w:rsid w:val="00976312"/>
    <w:rsid w:val="00977137"/>
    <w:rsid w:val="00980298"/>
    <w:rsid w:val="00980879"/>
    <w:rsid w:val="00980EAB"/>
    <w:rsid w:val="00980FB9"/>
    <w:rsid w:val="0098167E"/>
    <w:rsid w:val="00981957"/>
    <w:rsid w:val="00981999"/>
    <w:rsid w:val="00982274"/>
    <w:rsid w:val="00982827"/>
    <w:rsid w:val="00983E04"/>
    <w:rsid w:val="00984265"/>
    <w:rsid w:val="00984419"/>
    <w:rsid w:val="00984848"/>
    <w:rsid w:val="00984B7F"/>
    <w:rsid w:val="00984DBF"/>
    <w:rsid w:val="00985F7A"/>
    <w:rsid w:val="009869FD"/>
    <w:rsid w:val="00987EF4"/>
    <w:rsid w:val="009900E2"/>
    <w:rsid w:val="009901E5"/>
    <w:rsid w:val="00991103"/>
    <w:rsid w:val="009917A8"/>
    <w:rsid w:val="00991E5C"/>
    <w:rsid w:val="0099249E"/>
    <w:rsid w:val="00992D0F"/>
    <w:rsid w:val="009934EE"/>
    <w:rsid w:val="0099398E"/>
    <w:rsid w:val="00994A10"/>
    <w:rsid w:val="00994A7C"/>
    <w:rsid w:val="00994F8D"/>
    <w:rsid w:val="0099602A"/>
    <w:rsid w:val="009967F6"/>
    <w:rsid w:val="00996D9D"/>
    <w:rsid w:val="0099793D"/>
    <w:rsid w:val="009A04C3"/>
    <w:rsid w:val="009A04F0"/>
    <w:rsid w:val="009A0A19"/>
    <w:rsid w:val="009A0AB1"/>
    <w:rsid w:val="009A158A"/>
    <w:rsid w:val="009A1E39"/>
    <w:rsid w:val="009A27AE"/>
    <w:rsid w:val="009A371A"/>
    <w:rsid w:val="009A4514"/>
    <w:rsid w:val="009A4DA4"/>
    <w:rsid w:val="009A5E49"/>
    <w:rsid w:val="009A6203"/>
    <w:rsid w:val="009A6CD6"/>
    <w:rsid w:val="009A6DBC"/>
    <w:rsid w:val="009A7A37"/>
    <w:rsid w:val="009A7FEF"/>
    <w:rsid w:val="009B149A"/>
    <w:rsid w:val="009B15FF"/>
    <w:rsid w:val="009B3280"/>
    <w:rsid w:val="009B476F"/>
    <w:rsid w:val="009B53D9"/>
    <w:rsid w:val="009B6807"/>
    <w:rsid w:val="009B6A32"/>
    <w:rsid w:val="009B75DC"/>
    <w:rsid w:val="009C0A47"/>
    <w:rsid w:val="009C0CA0"/>
    <w:rsid w:val="009C0CDF"/>
    <w:rsid w:val="009C0F57"/>
    <w:rsid w:val="009C26A0"/>
    <w:rsid w:val="009C35B7"/>
    <w:rsid w:val="009C3757"/>
    <w:rsid w:val="009C3F18"/>
    <w:rsid w:val="009C4E1C"/>
    <w:rsid w:val="009C5E44"/>
    <w:rsid w:val="009C6A22"/>
    <w:rsid w:val="009C6C0A"/>
    <w:rsid w:val="009C6F73"/>
    <w:rsid w:val="009C7138"/>
    <w:rsid w:val="009C7BDD"/>
    <w:rsid w:val="009D0832"/>
    <w:rsid w:val="009D10D3"/>
    <w:rsid w:val="009D1BA2"/>
    <w:rsid w:val="009D3948"/>
    <w:rsid w:val="009D4A14"/>
    <w:rsid w:val="009D4BFC"/>
    <w:rsid w:val="009D4E5D"/>
    <w:rsid w:val="009D4FC2"/>
    <w:rsid w:val="009D593E"/>
    <w:rsid w:val="009D5C18"/>
    <w:rsid w:val="009D6283"/>
    <w:rsid w:val="009D65BB"/>
    <w:rsid w:val="009D6F8A"/>
    <w:rsid w:val="009D7632"/>
    <w:rsid w:val="009D77F6"/>
    <w:rsid w:val="009D7F1B"/>
    <w:rsid w:val="009E05E9"/>
    <w:rsid w:val="009E0A86"/>
    <w:rsid w:val="009E0CA5"/>
    <w:rsid w:val="009E0E19"/>
    <w:rsid w:val="009E0EF5"/>
    <w:rsid w:val="009E1D76"/>
    <w:rsid w:val="009E1E0E"/>
    <w:rsid w:val="009E2A45"/>
    <w:rsid w:val="009E2ADC"/>
    <w:rsid w:val="009E2F78"/>
    <w:rsid w:val="009E3551"/>
    <w:rsid w:val="009E5286"/>
    <w:rsid w:val="009E67A9"/>
    <w:rsid w:val="009E7BA4"/>
    <w:rsid w:val="009F0B4A"/>
    <w:rsid w:val="009F0C0C"/>
    <w:rsid w:val="009F11F3"/>
    <w:rsid w:val="009F139A"/>
    <w:rsid w:val="009F214B"/>
    <w:rsid w:val="009F2C13"/>
    <w:rsid w:val="009F2D4F"/>
    <w:rsid w:val="009F351E"/>
    <w:rsid w:val="009F394B"/>
    <w:rsid w:val="009F3B0E"/>
    <w:rsid w:val="009F4905"/>
    <w:rsid w:val="009F5136"/>
    <w:rsid w:val="009F5C7A"/>
    <w:rsid w:val="009F607B"/>
    <w:rsid w:val="009F6589"/>
    <w:rsid w:val="009F6932"/>
    <w:rsid w:val="009F6CE0"/>
    <w:rsid w:val="009F71BE"/>
    <w:rsid w:val="009F74F4"/>
    <w:rsid w:val="00A01961"/>
    <w:rsid w:val="00A02476"/>
    <w:rsid w:val="00A029E8"/>
    <w:rsid w:val="00A02B78"/>
    <w:rsid w:val="00A02CA6"/>
    <w:rsid w:val="00A047E9"/>
    <w:rsid w:val="00A051F6"/>
    <w:rsid w:val="00A05B5C"/>
    <w:rsid w:val="00A06685"/>
    <w:rsid w:val="00A0686A"/>
    <w:rsid w:val="00A06AEC"/>
    <w:rsid w:val="00A06CCA"/>
    <w:rsid w:val="00A07278"/>
    <w:rsid w:val="00A073CC"/>
    <w:rsid w:val="00A07F86"/>
    <w:rsid w:val="00A1075D"/>
    <w:rsid w:val="00A1092F"/>
    <w:rsid w:val="00A10A6F"/>
    <w:rsid w:val="00A11983"/>
    <w:rsid w:val="00A12377"/>
    <w:rsid w:val="00A12F50"/>
    <w:rsid w:val="00A13847"/>
    <w:rsid w:val="00A13D98"/>
    <w:rsid w:val="00A13F6B"/>
    <w:rsid w:val="00A149E5"/>
    <w:rsid w:val="00A15BC6"/>
    <w:rsid w:val="00A16B6D"/>
    <w:rsid w:val="00A17767"/>
    <w:rsid w:val="00A20338"/>
    <w:rsid w:val="00A20D6D"/>
    <w:rsid w:val="00A21446"/>
    <w:rsid w:val="00A226CB"/>
    <w:rsid w:val="00A227C4"/>
    <w:rsid w:val="00A22901"/>
    <w:rsid w:val="00A22BCE"/>
    <w:rsid w:val="00A22DC0"/>
    <w:rsid w:val="00A2326C"/>
    <w:rsid w:val="00A23713"/>
    <w:rsid w:val="00A24117"/>
    <w:rsid w:val="00A242FE"/>
    <w:rsid w:val="00A24462"/>
    <w:rsid w:val="00A24486"/>
    <w:rsid w:val="00A24F43"/>
    <w:rsid w:val="00A2545E"/>
    <w:rsid w:val="00A264B2"/>
    <w:rsid w:val="00A269B3"/>
    <w:rsid w:val="00A2786C"/>
    <w:rsid w:val="00A27A37"/>
    <w:rsid w:val="00A301CF"/>
    <w:rsid w:val="00A306B3"/>
    <w:rsid w:val="00A312A4"/>
    <w:rsid w:val="00A31582"/>
    <w:rsid w:val="00A3347E"/>
    <w:rsid w:val="00A346EB"/>
    <w:rsid w:val="00A34BFD"/>
    <w:rsid w:val="00A34D17"/>
    <w:rsid w:val="00A355F1"/>
    <w:rsid w:val="00A359A1"/>
    <w:rsid w:val="00A36180"/>
    <w:rsid w:val="00A363DB"/>
    <w:rsid w:val="00A36412"/>
    <w:rsid w:val="00A3743D"/>
    <w:rsid w:val="00A40938"/>
    <w:rsid w:val="00A40CC6"/>
    <w:rsid w:val="00A40DD3"/>
    <w:rsid w:val="00A418B3"/>
    <w:rsid w:val="00A41E3A"/>
    <w:rsid w:val="00A42433"/>
    <w:rsid w:val="00A4250E"/>
    <w:rsid w:val="00A42B6F"/>
    <w:rsid w:val="00A4327A"/>
    <w:rsid w:val="00A44263"/>
    <w:rsid w:val="00A447EE"/>
    <w:rsid w:val="00A448F2"/>
    <w:rsid w:val="00A44C52"/>
    <w:rsid w:val="00A44F66"/>
    <w:rsid w:val="00A44F7F"/>
    <w:rsid w:val="00A46143"/>
    <w:rsid w:val="00A46ADC"/>
    <w:rsid w:val="00A4706F"/>
    <w:rsid w:val="00A47346"/>
    <w:rsid w:val="00A51524"/>
    <w:rsid w:val="00A5171D"/>
    <w:rsid w:val="00A51B3F"/>
    <w:rsid w:val="00A5202C"/>
    <w:rsid w:val="00A52553"/>
    <w:rsid w:val="00A52E85"/>
    <w:rsid w:val="00A54034"/>
    <w:rsid w:val="00A541DB"/>
    <w:rsid w:val="00A541E2"/>
    <w:rsid w:val="00A5426F"/>
    <w:rsid w:val="00A55337"/>
    <w:rsid w:val="00A557FE"/>
    <w:rsid w:val="00A55FB5"/>
    <w:rsid w:val="00A57430"/>
    <w:rsid w:val="00A579AE"/>
    <w:rsid w:val="00A61164"/>
    <w:rsid w:val="00A618BF"/>
    <w:rsid w:val="00A6250F"/>
    <w:rsid w:val="00A627E0"/>
    <w:rsid w:val="00A628A4"/>
    <w:rsid w:val="00A62B1B"/>
    <w:rsid w:val="00A62F1E"/>
    <w:rsid w:val="00A63351"/>
    <w:rsid w:val="00A6384B"/>
    <w:rsid w:val="00A63E7B"/>
    <w:rsid w:val="00A6553B"/>
    <w:rsid w:val="00A66AA0"/>
    <w:rsid w:val="00A6715E"/>
    <w:rsid w:val="00A67A12"/>
    <w:rsid w:val="00A67FC2"/>
    <w:rsid w:val="00A701DE"/>
    <w:rsid w:val="00A702D5"/>
    <w:rsid w:val="00A710E4"/>
    <w:rsid w:val="00A7169D"/>
    <w:rsid w:val="00A71F0F"/>
    <w:rsid w:val="00A71F23"/>
    <w:rsid w:val="00A720C4"/>
    <w:rsid w:val="00A72EDD"/>
    <w:rsid w:val="00A7460B"/>
    <w:rsid w:val="00A75AE9"/>
    <w:rsid w:val="00A7691B"/>
    <w:rsid w:val="00A76CED"/>
    <w:rsid w:val="00A77042"/>
    <w:rsid w:val="00A77131"/>
    <w:rsid w:val="00A7787B"/>
    <w:rsid w:val="00A80346"/>
    <w:rsid w:val="00A80DC3"/>
    <w:rsid w:val="00A813DC"/>
    <w:rsid w:val="00A81A34"/>
    <w:rsid w:val="00A81AC3"/>
    <w:rsid w:val="00A81E19"/>
    <w:rsid w:val="00A83325"/>
    <w:rsid w:val="00A83B83"/>
    <w:rsid w:val="00A85285"/>
    <w:rsid w:val="00A85F00"/>
    <w:rsid w:val="00A8715F"/>
    <w:rsid w:val="00A87C1B"/>
    <w:rsid w:val="00A87E91"/>
    <w:rsid w:val="00A907E5"/>
    <w:rsid w:val="00A9085B"/>
    <w:rsid w:val="00A912DB"/>
    <w:rsid w:val="00A91621"/>
    <w:rsid w:val="00A91DF4"/>
    <w:rsid w:val="00A91E5C"/>
    <w:rsid w:val="00A92304"/>
    <w:rsid w:val="00A92829"/>
    <w:rsid w:val="00A928A0"/>
    <w:rsid w:val="00A932A7"/>
    <w:rsid w:val="00A933CF"/>
    <w:rsid w:val="00A95230"/>
    <w:rsid w:val="00A95F86"/>
    <w:rsid w:val="00A96646"/>
    <w:rsid w:val="00A976A7"/>
    <w:rsid w:val="00A976CC"/>
    <w:rsid w:val="00A97AFB"/>
    <w:rsid w:val="00A97B7F"/>
    <w:rsid w:val="00A97D0A"/>
    <w:rsid w:val="00AA065B"/>
    <w:rsid w:val="00AA19D4"/>
    <w:rsid w:val="00AA1F4D"/>
    <w:rsid w:val="00AA2543"/>
    <w:rsid w:val="00AA2AC0"/>
    <w:rsid w:val="00AA2B0B"/>
    <w:rsid w:val="00AA655E"/>
    <w:rsid w:val="00AA724A"/>
    <w:rsid w:val="00AA7470"/>
    <w:rsid w:val="00AB0769"/>
    <w:rsid w:val="00AB0CF2"/>
    <w:rsid w:val="00AB0F03"/>
    <w:rsid w:val="00AB0F72"/>
    <w:rsid w:val="00AB226D"/>
    <w:rsid w:val="00AB3B08"/>
    <w:rsid w:val="00AB42A8"/>
    <w:rsid w:val="00AB4788"/>
    <w:rsid w:val="00AB5173"/>
    <w:rsid w:val="00AB53A9"/>
    <w:rsid w:val="00AB57AB"/>
    <w:rsid w:val="00AB705C"/>
    <w:rsid w:val="00AB7762"/>
    <w:rsid w:val="00AC29E3"/>
    <w:rsid w:val="00AC2FB5"/>
    <w:rsid w:val="00AC4658"/>
    <w:rsid w:val="00AC533D"/>
    <w:rsid w:val="00AC55B8"/>
    <w:rsid w:val="00AC771F"/>
    <w:rsid w:val="00AD0406"/>
    <w:rsid w:val="00AD1A9A"/>
    <w:rsid w:val="00AD1D68"/>
    <w:rsid w:val="00AD1DF0"/>
    <w:rsid w:val="00AD337E"/>
    <w:rsid w:val="00AD48DF"/>
    <w:rsid w:val="00AD4EC0"/>
    <w:rsid w:val="00AD4FE6"/>
    <w:rsid w:val="00AD53DF"/>
    <w:rsid w:val="00AD6B2B"/>
    <w:rsid w:val="00AD7BA9"/>
    <w:rsid w:val="00AE0072"/>
    <w:rsid w:val="00AE01CD"/>
    <w:rsid w:val="00AE03E5"/>
    <w:rsid w:val="00AE090E"/>
    <w:rsid w:val="00AE0A2E"/>
    <w:rsid w:val="00AE0C3E"/>
    <w:rsid w:val="00AE28FD"/>
    <w:rsid w:val="00AE36EE"/>
    <w:rsid w:val="00AE37E7"/>
    <w:rsid w:val="00AE4225"/>
    <w:rsid w:val="00AE54E5"/>
    <w:rsid w:val="00AE5D80"/>
    <w:rsid w:val="00AE5DBE"/>
    <w:rsid w:val="00AE61B4"/>
    <w:rsid w:val="00AF1180"/>
    <w:rsid w:val="00AF27EF"/>
    <w:rsid w:val="00AF2AF7"/>
    <w:rsid w:val="00AF2E30"/>
    <w:rsid w:val="00AF3212"/>
    <w:rsid w:val="00AF387F"/>
    <w:rsid w:val="00AF38A7"/>
    <w:rsid w:val="00AF3ECD"/>
    <w:rsid w:val="00AF4776"/>
    <w:rsid w:val="00AF503D"/>
    <w:rsid w:val="00AF538F"/>
    <w:rsid w:val="00B003DD"/>
    <w:rsid w:val="00B00802"/>
    <w:rsid w:val="00B0129A"/>
    <w:rsid w:val="00B01BC0"/>
    <w:rsid w:val="00B026D7"/>
    <w:rsid w:val="00B0297D"/>
    <w:rsid w:val="00B02AC1"/>
    <w:rsid w:val="00B02D9D"/>
    <w:rsid w:val="00B04FD7"/>
    <w:rsid w:val="00B05091"/>
    <w:rsid w:val="00B05540"/>
    <w:rsid w:val="00B056CC"/>
    <w:rsid w:val="00B068B4"/>
    <w:rsid w:val="00B10404"/>
    <w:rsid w:val="00B10780"/>
    <w:rsid w:val="00B11B8A"/>
    <w:rsid w:val="00B12E65"/>
    <w:rsid w:val="00B13858"/>
    <w:rsid w:val="00B14124"/>
    <w:rsid w:val="00B1472A"/>
    <w:rsid w:val="00B1474C"/>
    <w:rsid w:val="00B15628"/>
    <w:rsid w:val="00B173B4"/>
    <w:rsid w:val="00B17E45"/>
    <w:rsid w:val="00B202FB"/>
    <w:rsid w:val="00B20D81"/>
    <w:rsid w:val="00B20F49"/>
    <w:rsid w:val="00B2189F"/>
    <w:rsid w:val="00B21F9A"/>
    <w:rsid w:val="00B220EB"/>
    <w:rsid w:val="00B2296E"/>
    <w:rsid w:val="00B22F95"/>
    <w:rsid w:val="00B248AA"/>
    <w:rsid w:val="00B25398"/>
    <w:rsid w:val="00B25C30"/>
    <w:rsid w:val="00B261CD"/>
    <w:rsid w:val="00B26E71"/>
    <w:rsid w:val="00B3000E"/>
    <w:rsid w:val="00B314ED"/>
    <w:rsid w:val="00B31B6D"/>
    <w:rsid w:val="00B341BA"/>
    <w:rsid w:val="00B34C2D"/>
    <w:rsid w:val="00B365A7"/>
    <w:rsid w:val="00B37784"/>
    <w:rsid w:val="00B40545"/>
    <w:rsid w:val="00B405FB"/>
    <w:rsid w:val="00B40AE3"/>
    <w:rsid w:val="00B41213"/>
    <w:rsid w:val="00B414BE"/>
    <w:rsid w:val="00B41503"/>
    <w:rsid w:val="00B415AD"/>
    <w:rsid w:val="00B419FE"/>
    <w:rsid w:val="00B41FB8"/>
    <w:rsid w:val="00B4265F"/>
    <w:rsid w:val="00B43408"/>
    <w:rsid w:val="00B43A51"/>
    <w:rsid w:val="00B44AA7"/>
    <w:rsid w:val="00B44F89"/>
    <w:rsid w:val="00B44F96"/>
    <w:rsid w:val="00B46553"/>
    <w:rsid w:val="00B47234"/>
    <w:rsid w:val="00B503B5"/>
    <w:rsid w:val="00B50512"/>
    <w:rsid w:val="00B51205"/>
    <w:rsid w:val="00B5254B"/>
    <w:rsid w:val="00B52773"/>
    <w:rsid w:val="00B52D66"/>
    <w:rsid w:val="00B54688"/>
    <w:rsid w:val="00B55A09"/>
    <w:rsid w:val="00B55BF1"/>
    <w:rsid w:val="00B55CB5"/>
    <w:rsid w:val="00B55DF8"/>
    <w:rsid w:val="00B56FEE"/>
    <w:rsid w:val="00B57341"/>
    <w:rsid w:val="00B574F2"/>
    <w:rsid w:val="00B5769F"/>
    <w:rsid w:val="00B57704"/>
    <w:rsid w:val="00B60FC3"/>
    <w:rsid w:val="00B61296"/>
    <w:rsid w:val="00B618A5"/>
    <w:rsid w:val="00B625A4"/>
    <w:rsid w:val="00B626D4"/>
    <w:rsid w:val="00B63013"/>
    <w:rsid w:val="00B64409"/>
    <w:rsid w:val="00B6595F"/>
    <w:rsid w:val="00B6641E"/>
    <w:rsid w:val="00B66834"/>
    <w:rsid w:val="00B668B8"/>
    <w:rsid w:val="00B66FB4"/>
    <w:rsid w:val="00B707C7"/>
    <w:rsid w:val="00B7306C"/>
    <w:rsid w:val="00B73087"/>
    <w:rsid w:val="00B73763"/>
    <w:rsid w:val="00B73D6F"/>
    <w:rsid w:val="00B7481C"/>
    <w:rsid w:val="00B74EFD"/>
    <w:rsid w:val="00B74FFE"/>
    <w:rsid w:val="00B75037"/>
    <w:rsid w:val="00B75350"/>
    <w:rsid w:val="00B76E79"/>
    <w:rsid w:val="00B77DB9"/>
    <w:rsid w:val="00B805F6"/>
    <w:rsid w:val="00B81427"/>
    <w:rsid w:val="00B81976"/>
    <w:rsid w:val="00B81B6F"/>
    <w:rsid w:val="00B82431"/>
    <w:rsid w:val="00B825FE"/>
    <w:rsid w:val="00B82EE2"/>
    <w:rsid w:val="00B83048"/>
    <w:rsid w:val="00B837FD"/>
    <w:rsid w:val="00B8456E"/>
    <w:rsid w:val="00B84810"/>
    <w:rsid w:val="00B84E3E"/>
    <w:rsid w:val="00B856DC"/>
    <w:rsid w:val="00B865D1"/>
    <w:rsid w:val="00B870D6"/>
    <w:rsid w:val="00B87371"/>
    <w:rsid w:val="00B90580"/>
    <w:rsid w:val="00B90886"/>
    <w:rsid w:val="00B90B1E"/>
    <w:rsid w:val="00B90C1C"/>
    <w:rsid w:val="00B90C64"/>
    <w:rsid w:val="00B92149"/>
    <w:rsid w:val="00B9335C"/>
    <w:rsid w:val="00B933FC"/>
    <w:rsid w:val="00B93C61"/>
    <w:rsid w:val="00B9413D"/>
    <w:rsid w:val="00B94191"/>
    <w:rsid w:val="00B94216"/>
    <w:rsid w:val="00B95B3B"/>
    <w:rsid w:val="00B96D54"/>
    <w:rsid w:val="00B96DB3"/>
    <w:rsid w:val="00B973E0"/>
    <w:rsid w:val="00B977D2"/>
    <w:rsid w:val="00B97DE4"/>
    <w:rsid w:val="00BA077A"/>
    <w:rsid w:val="00BA0C68"/>
    <w:rsid w:val="00BA0E18"/>
    <w:rsid w:val="00BA0F86"/>
    <w:rsid w:val="00BA1685"/>
    <w:rsid w:val="00BA1F5C"/>
    <w:rsid w:val="00BA27D3"/>
    <w:rsid w:val="00BA2F80"/>
    <w:rsid w:val="00BA31C7"/>
    <w:rsid w:val="00BA362A"/>
    <w:rsid w:val="00BA3D6D"/>
    <w:rsid w:val="00BA4CE7"/>
    <w:rsid w:val="00BA4EA3"/>
    <w:rsid w:val="00BA53E5"/>
    <w:rsid w:val="00BA5FB7"/>
    <w:rsid w:val="00BA64F0"/>
    <w:rsid w:val="00BA6736"/>
    <w:rsid w:val="00BA734A"/>
    <w:rsid w:val="00BA7500"/>
    <w:rsid w:val="00BA754F"/>
    <w:rsid w:val="00BA7AAE"/>
    <w:rsid w:val="00BB04D1"/>
    <w:rsid w:val="00BB082A"/>
    <w:rsid w:val="00BB0D95"/>
    <w:rsid w:val="00BB0DE4"/>
    <w:rsid w:val="00BB15B8"/>
    <w:rsid w:val="00BB2076"/>
    <w:rsid w:val="00BB2E68"/>
    <w:rsid w:val="00BB2EE2"/>
    <w:rsid w:val="00BB3357"/>
    <w:rsid w:val="00BB33D4"/>
    <w:rsid w:val="00BB37F5"/>
    <w:rsid w:val="00BB3F79"/>
    <w:rsid w:val="00BB4563"/>
    <w:rsid w:val="00BB4856"/>
    <w:rsid w:val="00BB4FC6"/>
    <w:rsid w:val="00BB501E"/>
    <w:rsid w:val="00BB5AB1"/>
    <w:rsid w:val="00BB67F0"/>
    <w:rsid w:val="00BB6F83"/>
    <w:rsid w:val="00BB7342"/>
    <w:rsid w:val="00BB7529"/>
    <w:rsid w:val="00BC10C7"/>
    <w:rsid w:val="00BC142C"/>
    <w:rsid w:val="00BC18DD"/>
    <w:rsid w:val="00BC1B8E"/>
    <w:rsid w:val="00BC244B"/>
    <w:rsid w:val="00BC264B"/>
    <w:rsid w:val="00BC2BA8"/>
    <w:rsid w:val="00BC3510"/>
    <w:rsid w:val="00BC3A85"/>
    <w:rsid w:val="00BC4137"/>
    <w:rsid w:val="00BC5536"/>
    <w:rsid w:val="00BC6BA2"/>
    <w:rsid w:val="00BC6CBB"/>
    <w:rsid w:val="00BC71A0"/>
    <w:rsid w:val="00BC786C"/>
    <w:rsid w:val="00BD00C9"/>
    <w:rsid w:val="00BD031B"/>
    <w:rsid w:val="00BD063D"/>
    <w:rsid w:val="00BD0DCB"/>
    <w:rsid w:val="00BD0F72"/>
    <w:rsid w:val="00BD1B84"/>
    <w:rsid w:val="00BD2647"/>
    <w:rsid w:val="00BD277A"/>
    <w:rsid w:val="00BD386B"/>
    <w:rsid w:val="00BD3B42"/>
    <w:rsid w:val="00BD42FC"/>
    <w:rsid w:val="00BD4CE7"/>
    <w:rsid w:val="00BD4EE5"/>
    <w:rsid w:val="00BD5C86"/>
    <w:rsid w:val="00BD6615"/>
    <w:rsid w:val="00BD768C"/>
    <w:rsid w:val="00BD7ADE"/>
    <w:rsid w:val="00BD7D06"/>
    <w:rsid w:val="00BE036F"/>
    <w:rsid w:val="00BE13EA"/>
    <w:rsid w:val="00BE15BB"/>
    <w:rsid w:val="00BE198C"/>
    <w:rsid w:val="00BE1CE9"/>
    <w:rsid w:val="00BE393F"/>
    <w:rsid w:val="00BE3F95"/>
    <w:rsid w:val="00BE4545"/>
    <w:rsid w:val="00BE52C2"/>
    <w:rsid w:val="00BE55AE"/>
    <w:rsid w:val="00BE58CA"/>
    <w:rsid w:val="00BE676F"/>
    <w:rsid w:val="00BE6B14"/>
    <w:rsid w:val="00BE74DE"/>
    <w:rsid w:val="00BF04FF"/>
    <w:rsid w:val="00BF0534"/>
    <w:rsid w:val="00BF0BBD"/>
    <w:rsid w:val="00BF2092"/>
    <w:rsid w:val="00BF2226"/>
    <w:rsid w:val="00BF365D"/>
    <w:rsid w:val="00BF3849"/>
    <w:rsid w:val="00BF4AB8"/>
    <w:rsid w:val="00BF5432"/>
    <w:rsid w:val="00BF665F"/>
    <w:rsid w:val="00BF6B3C"/>
    <w:rsid w:val="00BF709C"/>
    <w:rsid w:val="00BF7A5D"/>
    <w:rsid w:val="00C003C3"/>
    <w:rsid w:val="00C02E84"/>
    <w:rsid w:val="00C03A78"/>
    <w:rsid w:val="00C042F3"/>
    <w:rsid w:val="00C048FB"/>
    <w:rsid w:val="00C04ED2"/>
    <w:rsid w:val="00C052BC"/>
    <w:rsid w:val="00C062C2"/>
    <w:rsid w:val="00C068D7"/>
    <w:rsid w:val="00C06B4C"/>
    <w:rsid w:val="00C076B3"/>
    <w:rsid w:val="00C07917"/>
    <w:rsid w:val="00C079B0"/>
    <w:rsid w:val="00C07DE0"/>
    <w:rsid w:val="00C07E5D"/>
    <w:rsid w:val="00C100D0"/>
    <w:rsid w:val="00C1019B"/>
    <w:rsid w:val="00C10214"/>
    <w:rsid w:val="00C1074B"/>
    <w:rsid w:val="00C122D1"/>
    <w:rsid w:val="00C124D4"/>
    <w:rsid w:val="00C12550"/>
    <w:rsid w:val="00C126A0"/>
    <w:rsid w:val="00C12D48"/>
    <w:rsid w:val="00C13FA8"/>
    <w:rsid w:val="00C15CFD"/>
    <w:rsid w:val="00C15D42"/>
    <w:rsid w:val="00C15D47"/>
    <w:rsid w:val="00C16040"/>
    <w:rsid w:val="00C1716B"/>
    <w:rsid w:val="00C2094E"/>
    <w:rsid w:val="00C21301"/>
    <w:rsid w:val="00C222B0"/>
    <w:rsid w:val="00C2262A"/>
    <w:rsid w:val="00C22C04"/>
    <w:rsid w:val="00C233D1"/>
    <w:rsid w:val="00C235DC"/>
    <w:rsid w:val="00C23D0B"/>
    <w:rsid w:val="00C24456"/>
    <w:rsid w:val="00C2464C"/>
    <w:rsid w:val="00C25CAA"/>
    <w:rsid w:val="00C27181"/>
    <w:rsid w:val="00C27B1D"/>
    <w:rsid w:val="00C318C0"/>
    <w:rsid w:val="00C31A04"/>
    <w:rsid w:val="00C31B5E"/>
    <w:rsid w:val="00C31F91"/>
    <w:rsid w:val="00C32243"/>
    <w:rsid w:val="00C337A4"/>
    <w:rsid w:val="00C34B7B"/>
    <w:rsid w:val="00C36AD6"/>
    <w:rsid w:val="00C36F34"/>
    <w:rsid w:val="00C37784"/>
    <w:rsid w:val="00C407FB"/>
    <w:rsid w:val="00C40A82"/>
    <w:rsid w:val="00C413DF"/>
    <w:rsid w:val="00C4163E"/>
    <w:rsid w:val="00C42A40"/>
    <w:rsid w:val="00C4397B"/>
    <w:rsid w:val="00C43A93"/>
    <w:rsid w:val="00C43ED9"/>
    <w:rsid w:val="00C444DC"/>
    <w:rsid w:val="00C4576F"/>
    <w:rsid w:val="00C457B8"/>
    <w:rsid w:val="00C45BC2"/>
    <w:rsid w:val="00C45D47"/>
    <w:rsid w:val="00C45E10"/>
    <w:rsid w:val="00C46993"/>
    <w:rsid w:val="00C473E1"/>
    <w:rsid w:val="00C51AB0"/>
    <w:rsid w:val="00C52595"/>
    <w:rsid w:val="00C52ACE"/>
    <w:rsid w:val="00C52B46"/>
    <w:rsid w:val="00C5317A"/>
    <w:rsid w:val="00C53440"/>
    <w:rsid w:val="00C53D23"/>
    <w:rsid w:val="00C53FAE"/>
    <w:rsid w:val="00C54316"/>
    <w:rsid w:val="00C5472E"/>
    <w:rsid w:val="00C560FF"/>
    <w:rsid w:val="00C56A88"/>
    <w:rsid w:val="00C56C8E"/>
    <w:rsid w:val="00C56EA3"/>
    <w:rsid w:val="00C6157A"/>
    <w:rsid w:val="00C617BF"/>
    <w:rsid w:val="00C61D81"/>
    <w:rsid w:val="00C62111"/>
    <w:rsid w:val="00C6264E"/>
    <w:rsid w:val="00C62F26"/>
    <w:rsid w:val="00C63069"/>
    <w:rsid w:val="00C6370B"/>
    <w:rsid w:val="00C63842"/>
    <w:rsid w:val="00C643C4"/>
    <w:rsid w:val="00C64F82"/>
    <w:rsid w:val="00C66062"/>
    <w:rsid w:val="00C66084"/>
    <w:rsid w:val="00C66444"/>
    <w:rsid w:val="00C66614"/>
    <w:rsid w:val="00C669ED"/>
    <w:rsid w:val="00C66C67"/>
    <w:rsid w:val="00C67E52"/>
    <w:rsid w:val="00C70673"/>
    <w:rsid w:val="00C7194A"/>
    <w:rsid w:val="00C71DA2"/>
    <w:rsid w:val="00C727E6"/>
    <w:rsid w:val="00C72FD4"/>
    <w:rsid w:val="00C732F1"/>
    <w:rsid w:val="00C73EA4"/>
    <w:rsid w:val="00C74F21"/>
    <w:rsid w:val="00C7522E"/>
    <w:rsid w:val="00C7586B"/>
    <w:rsid w:val="00C76C49"/>
    <w:rsid w:val="00C77E4E"/>
    <w:rsid w:val="00C8103C"/>
    <w:rsid w:val="00C8208A"/>
    <w:rsid w:val="00C826DB"/>
    <w:rsid w:val="00C82BE0"/>
    <w:rsid w:val="00C82E1E"/>
    <w:rsid w:val="00C832F1"/>
    <w:rsid w:val="00C83F99"/>
    <w:rsid w:val="00C8456F"/>
    <w:rsid w:val="00C84C75"/>
    <w:rsid w:val="00C84E3B"/>
    <w:rsid w:val="00C84F4C"/>
    <w:rsid w:val="00C854D1"/>
    <w:rsid w:val="00C8687B"/>
    <w:rsid w:val="00C90450"/>
    <w:rsid w:val="00C90D2B"/>
    <w:rsid w:val="00C91A30"/>
    <w:rsid w:val="00C92505"/>
    <w:rsid w:val="00C92B99"/>
    <w:rsid w:val="00C92BB8"/>
    <w:rsid w:val="00C92FC6"/>
    <w:rsid w:val="00C93E6A"/>
    <w:rsid w:val="00C949FB"/>
    <w:rsid w:val="00C9720E"/>
    <w:rsid w:val="00C97D4D"/>
    <w:rsid w:val="00CA000E"/>
    <w:rsid w:val="00CA01EB"/>
    <w:rsid w:val="00CA1AC4"/>
    <w:rsid w:val="00CA2168"/>
    <w:rsid w:val="00CA2350"/>
    <w:rsid w:val="00CA25BF"/>
    <w:rsid w:val="00CA25EC"/>
    <w:rsid w:val="00CA2841"/>
    <w:rsid w:val="00CA3475"/>
    <w:rsid w:val="00CA35A1"/>
    <w:rsid w:val="00CA3EC9"/>
    <w:rsid w:val="00CA3FF4"/>
    <w:rsid w:val="00CA5125"/>
    <w:rsid w:val="00CA5440"/>
    <w:rsid w:val="00CA5836"/>
    <w:rsid w:val="00CA5898"/>
    <w:rsid w:val="00CA5930"/>
    <w:rsid w:val="00CA5F9C"/>
    <w:rsid w:val="00CA5FEB"/>
    <w:rsid w:val="00CA7075"/>
    <w:rsid w:val="00CA7139"/>
    <w:rsid w:val="00CA7B19"/>
    <w:rsid w:val="00CB1AE8"/>
    <w:rsid w:val="00CB1F73"/>
    <w:rsid w:val="00CB2051"/>
    <w:rsid w:val="00CB2094"/>
    <w:rsid w:val="00CB2A6B"/>
    <w:rsid w:val="00CB2FC0"/>
    <w:rsid w:val="00CB3603"/>
    <w:rsid w:val="00CB3761"/>
    <w:rsid w:val="00CB3804"/>
    <w:rsid w:val="00CB3E4D"/>
    <w:rsid w:val="00CB4D48"/>
    <w:rsid w:val="00CB74BB"/>
    <w:rsid w:val="00CB7871"/>
    <w:rsid w:val="00CC0984"/>
    <w:rsid w:val="00CC0A93"/>
    <w:rsid w:val="00CC0DE4"/>
    <w:rsid w:val="00CC12D0"/>
    <w:rsid w:val="00CC17A6"/>
    <w:rsid w:val="00CC2981"/>
    <w:rsid w:val="00CC2C83"/>
    <w:rsid w:val="00CC2D0D"/>
    <w:rsid w:val="00CC6128"/>
    <w:rsid w:val="00CC620B"/>
    <w:rsid w:val="00CC63C5"/>
    <w:rsid w:val="00CC64ED"/>
    <w:rsid w:val="00CC680A"/>
    <w:rsid w:val="00CC681B"/>
    <w:rsid w:val="00CC6AD6"/>
    <w:rsid w:val="00CC6F51"/>
    <w:rsid w:val="00CD08CC"/>
    <w:rsid w:val="00CD0B67"/>
    <w:rsid w:val="00CD146E"/>
    <w:rsid w:val="00CD160C"/>
    <w:rsid w:val="00CD261C"/>
    <w:rsid w:val="00CD2F9E"/>
    <w:rsid w:val="00CD3446"/>
    <w:rsid w:val="00CD451F"/>
    <w:rsid w:val="00CD4C68"/>
    <w:rsid w:val="00CD5296"/>
    <w:rsid w:val="00CD594C"/>
    <w:rsid w:val="00CD5DA8"/>
    <w:rsid w:val="00CD5F0B"/>
    <w:rsid w:val="00CD6077"/>
    <w:rsid w:val="00CD69D5"/>
    <w:rsid w:val="00CD6EB7"/>
    <w:rsid w:val="00CD6F1B"/>
    <w:rsid w:val="00CD72A7"/>
    <w:rsid w:val="00CD72CF"/>
    <w:rsid w:val="00CD77FC"/>
    <w:rsid w:val="00CD7AAF"/>
    <w:rsid w:val="00CD7F7B"/>
    <w:rsid w:val="00CE097C"/>
    <w:rsid w:val="00CE0CFC"/>
    <w:rsid w:val="00CE101F"/>
    <w:rsid w:val="00CE1A11"/>
    <w:rsid w:val="00CE278D"/>
    <w:rsid w:val="00CE32CC"/>
    <w:rsid w:val="00CE41D1"/>
    <w:rsid w:val="00CE4A6A"/>
    <w:rsid w:val="00CE4CD4"/>
    <w:rsid w:val="00CE57EB"/>
    <w:rsid w:val="00CE5AFE"/>
    <w:rsid w:val="00CE5B88"/>
    <w:rsid w:val="00CE5E4E"/>
    <w:rsid w:val="00CE63E3"/>
    <w:rsid w:val="00CE6BCE"/>
    <w:rsid w:val="00CE6F32"/>
    <w:rsid w:val="00CF0A52"/>
    <w:rsid w:val="00CF2225"/>
    <w:rsid w:val="00CF4A4D"/>
    <w:rsid w:val="00CF54BB"/>
    <w:rsid w:val="00CF582F"/>
    <w:rsid w:val="00CF5CB7"/>
    <w:rsid w:val="00CF6497"/>
    <w:rsid w:val="00CF682E"/>
    <w:rsid w:val="00CF71B4"/>
    <w:rsid w:val="00CF7266"/>
    <w:rsid w:val="00CF7479"/>
    <w:rsid w:val="00D000F2"/>
    <w:rsid w:val="00D0066C"/>
    <w:rsid w:val="00D00897"/>
    <w:rsid w:val="00D00B0A"/>
    <w:rsid w:val="00D01F45"/>
    <w:rsid w:val="00D0429E"/>
    <w:rsid w:val="00D0479B"/>
    <w:rsid w:val="00D048A9"/>
    <w:rsid w:val="00D052C5"/>
    <w:rsid w:val="00D053BE"/>
    <w:rsid w:val="00D065F6"/>
    <w:rsid w:val="00D07483"/>
    <w:rsid w:val="00D07495"/>
    <w:rsid w:val="00D10652"/>
    <w:rsid w:val="00D10956"/>
    <w:rsid w:val="00D10B1B"/>
    <w:rsid w:val="00D10E4C"/>
    <w:rsid w:val="00D11396"/>
    <w:rsid w:val="00D1182C"/>
    <w:rsid w:val="00D11927"/>
    <w:rsid w:val="00D11F1A"/>
    <w:rsid w:val="00D122E2"/>
    <w:rsid w:val="00D12871"/>
    <w:rsid w:val="00D12DAC"/>
    <w:rsid w:val="00D14B3B"/>
    <w:rsid w:val="00D14E26"/>
    <w:rsid w:val="00D1522C"/>
    <w:rsid w:val="00D16DF6"/>
    <w:rsid w:val="00D17D0A"/>
    <w:rsid w:val="00D240E6"/>
    <w:rsid w:val="00D24DC1"/>
    <w:rsid w:val="00D24EE5"/>
    <w:rsid w:val="00D25080"/>
    <w:rsid w:val="00D25795"/>
    <w:rsid w:val="00D26687"/>
    <w:rsid w:val="00D26B11"/>
    <w:rsid w:val="00D27304"/>
    <w:rsid w:val="00D278E5"/>
    <w:rsid w:val="00D30C3B"/>
    <w:rsid w:val="00D31234"/>
    <w:rsid w:val="00D31F33"/>
    <w:rsid w:val="00D322AA"/>
    <w:rsid w:val="00D325C2"/>
    <w:rsid w:val="00D325F0"/>
    <w:rsid w:val="00D32EA5"/>
    <w:rsid w:val="00D33F4B"/>
    <w:rsid w:val="00D34A5F"/>
    <w:rsid w:val="00D35868"/>
    <w:rsid w:val="00D35C33"/>
    <w:rsid w:val="00D36664"/>
    <w:rsid w:val="00D36D7F"/>
    <w:rsid w:val="00D36D83"/>
    <w:rsid w:val="00D377E4"/>
    <w:rsid w:val="00D40EE3"/>
    <w:rsid w:val="00D4122C"/>
    <w:rsid w:val="00D42AC3"/>
    <w:rsid w:val="00D43303"/>
    <w:rsid w:val="00D43334"/>
    <w:rsid w:val="00D43C17"/>
    <w:rsid w:val="00D44692"/>
    <w:rsid w:val="00D454E8"/>
    <w:rsid w:val="00D46D0C"/>
    <w:rsid w:val="00D47A28"/>
    <w:rsid w:val="00D47A93"/>
    <w:rsid w:val="00D50363"/>
    <w:rsid w:val="00D50A78"/>
    <w:rsid w:val="00D514E3"/>
    <w:rsid w:val="00D51635"/>
    <w:rsid w:val="00D51811"/>
    <w:rsid w:val="00D5208F"/>
    <w:rsid w:val="00D52263"/>
    <w:rsid w:val="00D52FA3"/>
    <w:rsid w:val="00D53527"/>
    <w:rsid w:val="00D53762"/>
    <w:rsid w:val="00D5379D"/>
    <w:rsid w:val="00D5415C"/>
    <w:rsid w:val="00D54BEB"/>
    <w:rsid w:val="00D55DA4"/>
    <w:rsid w:val="00D5675D"/>
    <w:rsid w:val="00D602BC"/>
    <w:rsid w:val="00D60529"/>
    <w:rsid w:val="00D61A77"/>
    <w:rsid w:val="00D61A95"/>
    <w:rsid w:val="00D625B8"/>
    <w:rsid w:val="00D62972"/>
    <w:rsid w:val="00D63400"/>
    <w:rsid w:val="00D634B8"/>
    <w:rsid w:val="00D63508"/>
    <w:rsid w:val="00D635F4"/>
    <w:rsid w:val="00D6381C"/>
    <w:rsid w:val="00D63FAA"/>
    <w:rsid w:val="00D6498A"/>
    <w:rsid w:val="00D65E2C"/>
    <w:rsid w:val="00D65E2F"/>
    <w:rsid w:val="00D671C2"/>
    <w:rsid w:val="00D7074A"/>
    <w:rsid w:val="00D70795"/>
    <w:rsid w:val="00D70FA1"/>
    <w:rsid w:val="00D7195A"/>
    <w:rsid w:val="00D71B10"/>
    <w:rsid w:val="00D720AE"/>
    <w:rsid w:val="00D72252"/>
    <w:rsid w:val="00D72A0A"/>
    <w:rsid w:val="00D72EB8"/>
    <w:rsid w:val="00D73DBC"/>
    <w:rsid w:val="00D74191"/>
    <w:rsid w:val="00D74309"/>
    <w:rsid w:val="00D74922"/>
    <w:rsid w:val="00D74B0E"/>
    <w:rsid w:val="00D74F28"/>
    <w:rsid w:val="00D7598C"/>
    <w:rsid w:val="00D75FA6"/>
    <w:rsid w:val="00D7694A"/>
    <w:rsid w:val="00D76E93"/>
    <w:rsid w:val="00D76FF1"/>
    <w:rsid w:val="00D774EA"/>
    <w:rsid w:val="00D80046"/>
    <w:rsid w:val="00D8099F"/>
    <w:rsid w:val="00D80CA1"/>
    <w:rsid w:val="00D8142A"/>
    <w:rsid w:val="00D8167A"/>
    <w:rsid w:val="00D81B66"/>
    <w:rsid w:val="00D81BAE"/>
    <w:rsid w:val="00D83113"/>
    <w:rsid w:val="00D8410E"/>
    <w:rsid w:val="00D841ED"/>
    <w:rsid w:val="00D849F1"/>
    <w:rsid w:val="00D85399"/>
    <w:rsid w:val="00D85406"/>
    <w:rsid w:val="00D85592"/>
    <w:rsid w:val="00D857D4"/>
    <w:rsid w:val="00D867DE"/>
    <w:rsid w:val="00D87077"/>
    <w:rsid w:val="00D873FB"/>
    <w:rsid w:val="00D8790F"/>
    <w:rsid w:val="00D904B4"/>
    <w:rsid w:val="00D9126F"/>
    <w:rsid w:val="00D9144E"/>
    <w:rsid w:val="00D917AC"/>
    <w:rsid w:val="00D91C09"/>
    <w:rsid w:val="00D91FF6"/>
    <w:rsid w:val="00D9202C"/>
    <w:rsid w:val="00D93163"/>
    <w:rsid w:val="00D9330B"/>
    <w:rsid w:val="00D9335C"/>
    <w:rsid w:val="00D93913"/>
    <w:rsid w:val="00D94522"/>
    <w:rsid w:val="00D9635B"/>
    <w:rsid w:val="00D96483"/>
    <w:rsid w:val="00D966B2"/>
    <w:rsid w:val="00D977D0"/>
    <w:rsid w:val="00D979AA"/>
    <w:rsid w:val="00DA04BF"/>
    <w:rsid w:val="00DA0D86"/>
    <w:rsid w:val="00DA12F5"/>
    <w:rsid w:val="00DA1B02"/>
    <w:rsid w:val="00DA1D31"/>
    <w:rsid w:val="00DA24B8"/>
    <w:rsid w:val="00DA3395"/>
    <w:rsid w:val="00DA3553"/>
    <w:rsid w:val="00DA3CB5"/>
    <w:rsid w:val="00DA40AE"/>
    <w:rsid w:val="00DA4348"/>
    <w:rsid w:val="00DA5097"/>
    <w:rsid w:val="00DA5249"/>
    <w:rsid w:val="00DA5CA0"/>
    <w:rsid w:val="00DA67AC"/>
    <w:rsid w:val="00DA7AFC"/>
    <w:rsid w:val="00DA7B11"/>
    <w:rsid w:val="00DB01D6"/>
    <w:rsid w:val="00DB0A9D"/>
    <w:rsid w:val="00DB0B24"/>
    <w:rsid w:val="00DB0D3F"/>
    <w:rsid w:val="00DB1847"/>
    <w:rsid w:val="00DB21C0"/>
    <w:rsid w:val="00DB30B0"/>
    <w:rsid w:val="00DB3BE6"/>
    <w:rsid w:val="00DB5090"/>
    <w:rsid w:val="00DB5BF7"/>
    <w:rsid w:val="00DB6001"/>
    <w:rsid w:val="00DC065A"/>
    <w:rsid w:val="00DC0742"/>
    <w:rsid w:val="00DC0F0A"/>
    <w:rsid w:val="00DC1741"/>
    <w:rsid w:val="00DC20BB"/>
    <w:rsid w:val="00DC239B"/>
    <w:rsid w:val="00DC2626"/>
    <w:rsid w:val="00DC3954"/>
    <w:rsid w:val="00DC4C47"/>
    <w:rsid w:val="00DC4ED2"/>
    <w:rsid w:val="00DC4F46"/>
    <w:rsid w:val="00DC5D67"/>
    <w:rsid w:val="00DC5D6D"/>
    <w:rsid w:val="00DC6061"/>
    <w:rsid w:val="00DC7380"/>
    <w:rsid w:val="00DC7408"/>
    <w:rsid w:val="00DC7FB7"/>
    <w:rsid w:val="00DD0715"/>
    <w:rsid w:val="00DD0796"/>
    <w:rsid w:val="00DD0AEE"/>
    <w:rsid w:val="00DD0F06"/>
    <w:rsid w:val="00DD147E"/>
    <w:rsid w:val="00DD171C"/>
    <w:rsid w:val="00DD180A"/>
    <w:rsid w:val="00DD1D0C"/>
    <w:rsid w:val="00DD25AA"/>
    <w:rsid w:val="00DD275A"/>
    <w:rsid w:val="00DD2788"/>
    <w:rsid w:val="00DD2EF2"/>
    <w:rsid w:val="00DD3FA2"/>
    <w:rsid w:val="00DD431C"/>
    <w:rsid w:val="00DD629F"/>
    <w:rsid w:val="00DD6585"/>
    <w:rsid w:val="00DD667A"/>
    <w:rsid w:val="00DD7815"/>
    <w:rsid w:val="00DD7A86"/>
    <w:rsid w:val="00DD7CF3"/>
    <w:rsid w:val="00DE025F"/>
    <w:rsid w:val="00DE0538"/>
    <w:rsid w:val="00DE078A"/>
    <w:rsid w:val="00DE0AA3"/>
    <w:rsid w:val="00DE0EA0"/>
    <w:rsid w:val="00DE1A44"/>
    <w:rsid w:val="00DE3BA0"/>
    <w:rsid w:val="00DE3F4B"/>
    <w:rsid w:val="00DE4624"/>
    <w:rsid w:val="00DE4D72"/>
    <w:rsid w:val="00DE4F09"/>
    <w:rsid w:val="00DE585B"/>
    <w:rsid w:val="00DE62BD"/>
    <w:rsid w:val="00DE64A7"/>
    <w:rsid w:val="00DE6C65"/>
    <w:rsid w:val="00DE7077"/>
    <w:rsid w:val="00DE7411"/>
    <w:rsid w:val="00DF0251"/>
    <w:rsid w:val="00DF03D9"/>
    <w:rsid w:val="00DF11D8"/>
    <w:rsid w:val="00DF34EF"/>
    <w:rsid w:val="00DF43E7"/>
    <w:rsid w:val="00DF7709"/>
    <w:rsid w:val="00E00EDA"/>
    <w:rsid w:val="00E01C27"/>
    <w:rsid w:val="00E01F9A"/>
    <w:rsid w:val="00E0227F"/>
    <w:rsid w:val="00E02CD0"/>
    <w:rsid w:val="00E04BAD"/>
    <w:rsid w:val="00E0530F"/>
    <w:rsid w:val="00E064B6"/>
    <w:rsid w:val="00E070D4"/>
    <w:rsid w:val="00E0781E"/>
    <w:rsid w:val="00E07B6C"/>
    <w:rsid w:val="00E07D7A"/>
    <w:rsid w:val="00E10556"/>
    <w:rsid w:val="00E1061A"/>
    <w:rsid w:val="00E10C3D"/>
    <w:rsid w:val="00E11D64"/>
    <w:rsid w:val="00E11E62"/>
    <w:rsid w:val="00E123DF"/>
    <w:rsid w:val="00E1273A"/>
    <w:rsid w:val="00E135EA"/>
    <w:rsid w:val="00E14C6F"/>
    <w:rsid w:val="00E14C87"/>
    <w:rsid w:val="00E15C3D"/>
    <w:rsid w:val="00E16675"/>
    <w:rsid w:val="00E1681B"/>
    <w:rsid w:val="00E16897"/>
    <w:rsid w:val="00E17828"/>
    <w:rsid w:val="00E17D20"/>
    <w:rsid w:val="00E20186"/>
    <w:rsid w:val="00E208E6"/>
    <w:rsid w:val="00E20D20"/>
    <w:rsid w:val="00E21ECE"/>
    <w:rsid w:val="00E2273B"/>
    <w:rsid w:val="00E23765"/>
    <w:rsid w:val="00E23EAC"/>
    <w:rsid w:val="00E24EB8"/>
    <w:rsid w:val="00E25651"/>
    <w:rsid w:val="00E259CA"/>
    <w:rsid w:val="00E2609F"/>
    <w:rsid w:val="00E27078"/>
    <w:rsid w:val="00E2715F"/>
    <w:rsid w:val="00E2741A"/>
    <w:rsid w:val="00E278F8"/>
    <w:rsid w:val="00E304A1"/>
    <w:rsid w:val="00E30A0E"/>
    <w:rsid w:val="00E316AE"/>
    <w:rsid w:val="00E3220B"/>
    <w:rsid w:val="00E33F32"/>
    <w:rsid w:val="00E3402F"/>
    <w:rsid w:val="00E3552B"/>
    <w:rsid w:val="00E357CF"/>
    <w:rsid w:val="00E35BD5"/>
    <w:rsid w:val="00E36767"/>
    <w:rsid w:val="00E36B59"/>
    <w:rsid w:val="00E36F7D"/>
    <w:rsid w:val="00E37A0C"/>
    <w:rsid w:val="00E37DBC"/>
    <w:rsid w:val="00E409A0"/>
    <w:rsid w:val="00E4187E"/>
    <w:rsid w:val="00E41BA1"/>
    <w:rsid w:val="00E41FF2"/>
    <w:rsid w:val="00E42C5D"/>
    <w:rsid w:val="00E42E3A"/>
    <w:rsid w:val="00E4341D"/>
    <w:rsid w:val="00E43A79"/>
    <w:rsid w:val="00E43C90"/>
    <w:rsid w:val="00E43CFB"/>
    <w:rsid w:val="00E449CA"/>
    <w:rsid w:val="00E45B45"/>
    <w:rsid w:val="00E45C52"/>
    <w:rsid w:val="00E45C96"/>
    <w:rsid w:val="00E45E29"/>
    <w:rsid w:val="00E4767C"/>
    <w:rsid w:val="00E47850"/>
    <w:rsid w:val="00E51B53"/>
    <w:rsid w:val="00E52175"/>
    <w:rsid w:val="00E52355"/>
    <w:rsid w:val="00E528CA"/>
    <w:rsid w:val="00E54DD4"/>
    <w:rsid w:val="00E5649A"/>
    <w:rsid w:val="00E56B91"/>
    <w:rsid w:val="00E6035A"/>
    <w:rsid w:val="00E6209F"/>
    <w:rsid w:val="00E62774"/>
    <w:rsid w:val="00E63314"/>
    <w:rsid w:val="00E6346E"/>
    <w:rsid w:val="00E6362C"/>
    <w:rsid w:val="00E63923"/>
    <w:rsid w:val="00E63C98"/>
    <w:rsid w:val="00E6425A"/>
    <w:rsid w:val="00E649AC"/>
    <w:rsid w:val="00E64EAD"/>
    <w:rsid w:val="00E64F05"/>
    <w:rsid w:val="00E65594"/>
    <w:rsid w:val="00E65EB6"/>
    <w:rsid w:val="00E66FB0"/>
    <w:rsid w:val="00E70098"/>
    <w:rsid w:val="00E70195"/>
    <w:rsid w:val="00E7129C"/>
    <w:rsid w:val="00E71387"/>
    <w:rsid w:val="00E71FFB"/>
    <w:rsid w:val="00E72008"/>
    <w:rsid w:val="00E721B2"/>
    <w:rsid w:val="00E729C4"/>
    <w:rsid w:val="00E72BF4"/>
    <w:rsid w:val="00E72FF2"/>
    <w:rsid w:val="00E73410"/>
    <w:rsid w:val="00E73F05"/>
    <w:rsid w:val="00E750D3"/>
    <w:rsid w:val="00E757E4"/>
    <w:rsid w:val="00E75FB5"/>
    <w:rsid w:val="00E77594"/>
    <w:rsid w:val="00E8026E"/>
    <w:rsid w:val="00E80A35"/>
    <w:rsid w:val="00E81001"/>
    <w:rsid w:val="00E81680"/>
    <w:rsid w:val="00E81808"/>
    <w:rsid w:val="00E820C2"/>
    <w:rsid w:val="00E82615"/>
    <w:rsid w:val="00E82942"/>
    <w:rsid w:val="00E82CF3"/>
    <w:rsid w:val="00E83597"/>
    <w:rsid w:val="00E840FD"/>
    <w:rsid w:val="00E841F2"/>
    <w:rsid w:val="00E84621"/>
    <w:rsid w:val="00E86492"/>
    <w:rsid w:val="00E864FF"/>
    <w:rsid w:val="00E8788B"/>
    <w:rsid w:val="00E87DE5"/>
    <w:rsid w:val="00E909A2"/>
    <w:rsid w:val="00E90E41"/>
    <w:rsid w:val="00E910B1"/>
    <w:rsid w:val="00E929DE"/>
    <w:rsid w:val="00E92AAB"/>
    <w:rsid w:val="00E93025"/>
    <w:rsid w:val="00E93121"/>
    <w:rsid w:val="00E9336C"/>
    <w:rsid w:val="00E937A5"/>
    <w:rsid w:val="00E9382D"/>
    <w:rsid w:val="00E93A85"/>
    <w:rsid w:val="00E95414"/>
    <w:rsid w:val="00E95652"/>
    <w:rsid w:val="00E95699"/>
    <w:rsid w:val="00E958E8"/>
    <w:rsid w:val="00E96F3E"/>
    <w:rsid w:val="00E970E2"/>
    <w:rsid w:val="00E9710D"/>
    <w:rsid w:val="00E97AE4"/>
    <w:rsid w:val="00E97DEA"/>
    <w:rsid w:val="00EA00F6"/>
    <w:rsid w:val="00EA0267"/>
    <w:rsid w:val="00EA1BC1"/>
    <w:rsid w:val="00EA206B"/>
    <w:rsid w:val="00EA2541"/>
    <w:rsid w:val="00EA2545"/>
    <w:rsid w:val="00EA4B2A"/>
    <w:rsid w:val="00EA4FB5"/>
    <w:rsid w:val="00EA56C1"/>
    <w:rsid w:val="00EA631D"/>
    <w:rsid w:val="00EA6337"/>
    <w:rsid w:val="00EA64C5"/>
    <w:rsid w:val="00EA6A0E"/>
    <w:rsid w:val="00EA761D"/>
    <w:rsid w:val="00EA77D0"/>
    <w:rsid w:val="00EA7B86"/>
    <w:rsid w:val="00EA7E01"/>
    <w:rsid w:val="00EB0619"/>
    <w:rsid w:val="00EB06EB"/>
    <w:rsid w:val="00EB08A3"/>
    <w:rsid w:val="00EB0B60"/>
    <w:rsid w:val="00EB1071"/>
    <w:rsid w:val="00EB134F"/>
    <w:rsid w:val="00EB17B5"/>
    <w:rsid w:val="00EB1D63"/>
    <w:rsid w:val="00EB21AA"/>
    <w:rsid w:val="00EB29BD"/>
    <w:rsid w:val="00EB304C"/>
    <w:rsid w:val="00EB3E83"/>
    <w:rsid w:val="00EB4CFB"/>
    <w:rsid w:val="00EB5582"/>
    <w:rsid w:val="00EB560E"/>
    <w:rsid w:val="00EB5921"/>
    <w:rsid w:val="00EB5BF5"/>
    <w:rsid w:val="00EB6C2C"/>
    <w:rsid w:val="00EB77AA"/>
    <w:rsid w:val="00EB7DB6"/>
    <w:rsid w:val="00EC0301"/>
    <w:rsid w:val="00EC04B8"/>
    <w:rsid w:val="00EC0E14"/>
    <w:rsid w:val="00EC0E6C"/>
    <w:rsid w:val="00EC11DA"/>
    <w:rsid w:val="00EC20D0"/>
    <w:rsid w:val="00EC2BC8"/>
    <w:rsid w:val="00EC31CF"/>
    <w:rsid w:val="00EC41BB"/>
    <w:rsid w:val="00EC54E5"/>
    <w:rsid w:val="00EC5937"/>
    <w:rsid w:val="00EC7046"/>
    <w:rsid w:val="00EC764E"/>
    <w:rsid w:val="00EC7F47"/>
    <w:rsid w:val="00ED007F"/>
    <w:rsid w:val="00ED1311"/>
    <w:rsid w:val="00ED2663"/>
    <w:rsid w:val="00ED42D3"/>
    <w:rsid w:val="00ED46E2"/>
    <w:rsid w:val="00ED4D19"/>
    <w:rsid w:val="00ED56CC"/>
    <w:rsid w:val="00ED5A15"/>
    <w:rsid w:val="00ED5A88"/>
    <w:rsid w:val="00ED62FF"/>
    <w:rsid w:val="00ED7161"/>
    <w:rsid w:val="00ED7CB5"/>
    <w:rsid w:val="00EE036E"/>
    <w:rsid w:val="00EE061E"/>
    <w:rsid w:val="00EE131B"/>
    <w:rsid w:val="00EE1C9E"/>
    <w:rsid w:val="00EE2533"/>
    <w:rsid w:val="00EE34DE"/>
    <w:rsid w:val="00EE36CD"/>
    <w:rsid w:val="00EE37A3"/>
    <w:rsid w:val="00EE4A68"/>
    <w:rsid w:val="00EE5CAB"/>
    <w:rsid w:val="00EE6388"/>
    <w:rsid w:val="00EE65E6"/>
    <w:rsid w:val="00EE6EEB"/>
    <w:rsid w:val="00EE75D0"/>
    <w:rsid w:val="00EE786B"/>
    <w:rsid w:val="00EE7F42"/>
    <w:rsid w:val="00EF013A"/>
    <w:rsid w:val="00EF03ED"/>
    <w:rsid w:val="00EF2A33"/>
    <w:rsid w:val="00EF5B17"/>
    <w:rsid w:val="00EF605D"/>
    <w:rsid w:val="00EF6BA7"/>
    <w:rsid w:val="00EF7289"/>
    <w:rsid w:val="00EF7B45"/>
    <w:rsid w:val="00F00B97"/>
    <w:rsid w:val="00F00C99"/>
    <w:rsid w:val="00F00D68"/>
    <w:rsid w:val="00F01062"/>
    <w:rsid w:val="00F01F73"/>
    <w:rsid w:val="00F03000"/>
    <w:rsid w:val="00F04AAF"/>
    <w:rsid w:val="00F052B0"/>
    <w:rsid w:val="00F05479"/>
    <w:rsid w:val="00F05574"/>
    <w:rsid w:val="00F056EA"/>
    <w:rsid w:val="00F06A85"/>
    <w:rsid w:val="00F11193"/>
    <w:rsid w:val="00F11496"/>
    <w:rsid w:val="00F126E4"/>
    <w:rsid w:val="00F133D4"/>
    <w:rsid w:val="00F13F43"/>
    <w:rsid w:val="00F14972"/>
    <w:rsid w:val="00F14AF3"/>
    <w:rsid w:val="00F15222"/>
    <w:rsid w:val="00F158F3"/>
    <w:rsid w:val="00F15999"/>
    <w:rsid w:val="00F15A3A"/>
    <w:rsid w:val="00F15B24"/>
    <w:rsid w:val="00F169E8"/>
    <w:rsid w:val="00F16DCF"/>
    <w:rsid w:val="00F16DD1"/>
    <w:rsid w:val="00F171DF"/>
    <w:rsid w:val="00F174BD"/>
    <w:rsid w:val="00F20599"/>
    <w:rsid w:val="00F20C0E"/>
    <w:rsid w:val="00F2169B"/>
    <w:rsid w:val="00F21870"/>
    <w:rsid w:val="00F21C5E"/>
    <w:rsid w:val="00F229CA"/>
    <w:rsid w:val="00F244F1"/>
    <w:rsid w:val="00F2452C"/>
    <w:rsid w:val="00F24A30"/>
    <w:rsid w:val="00F25554"/>
    <w:rsid w:val="00F268FB"/>
    <w:rsid w:val="00F26E8D"/>
    <w:rsid w:val="00F27E0A"/>
    <w:rsid w:val="00F305D2"/>
    <w:rsid w:val="00F30E62"/>
    <w:rsid w:val="00F3120F"/>
    <w:rsid w:val="00F31FFF"/>
    <w:rsid w:val="00F33F60"/>
    <w:rsid w:val="00F35399"/>
    <w:rsid w:val="00F35E09"/>
    <w:rsid w:val="00F37480"/>
    <w:rsid w:val="00F37529"/>
    <w:rsid w:val="00F4070F"/>
    <w:rsid w:val="00F412EF"/>
    <w:rsid w:val="00F41401"/>
    <w:rsid w:val="00F41894"/>
    <w:rsid w:val="00F41EF5"/>
    <w:rsid w:val="00F41F6C"/>
    <w:rsid w:val="00F427FE"/>
    <w:rsid w:val="00F428D3"/>
    <w:rsid w:val="00F42A9B"/>
    <w:rsid w:val="00F42D67"/>
    <w:rsid w:val="00F43FF0"/>
    <w:rsid w:val="00F4555F"/>
    <w:rsid w:val="00F45A31"/>
    <w:rsid w:val="00F46B88"/>
    <w:rsid w:val="00F46C16"/>
    <w:rsid w:val="00F47C85"/>
    <w:rsid w:val="00F518B9"/>
    <w:rsid w:val="00F51EB0"/>
    <w:rsid w:val="00F52ABD"/>
    <w:rsid w:val="00F535E8"/>
    <w:rsid w:val="00F53B61"/>
    <w:rsid w:val="00F54387"/>
    <w:rsid w:val="00F54664"/>
    <w:rsid w:val="00F54D74"/>
    <w:rsid w:val="00F56331"/>
    <w:rsid w:val="00F5729A"/>
    <w:rsid w:val="00F5794A"/>
    <w:rsid w:val="00F61D6B"/>
    <w:rsid w:val="00F620FE"/>
    <w:rsid w:val="00F62A4F"/>
    <w:rsid w:val="00F62D8D"/>
    <w:rsid w:val="00F633B8"/>
    <w:rsid w:val="00F639E2"/>
    <w:rsid w:val="00F64759"/>
    <w:rsid w:val="00F654CD"/>
    <w:rsid w:val="00F65A5F"/>
    <w:rsid w:val="00F66502"/>
    <w:rsid w:val="00F67A40"/>
    <w:rsid w:val="00F67C32"/>
    <w:rsid w:val="00F67FD5"/>
    <w:rsid w:val="00F706E6"/>
    <w:rsid w:val="00F70C6A"/>
    <w:rsid w:val="00F71341"/>
    <w:rsid w:val="00F71CEE"/>
    <w:rsid w:val="00F71F36"/>
    <w:rsid w:val="00F7233E"/>
    <w:rsid w:val="00F7238A"/>
    <w:rsid w:val="00F72C62"/>
    <w:rsid w:val="00F7365C"/>
    <w:rsid w:val="00F7393D"/>
    <w:rsid w:val="00F741F1"/>
    <w:rsid w:val="00F74478"/>
    <w:rsid w:val="00F748C5"/>
    <w:rsid w:val="00F75BA1"/>
    <w:rsid w:val="00F7609C"/>
    <w:rsid w:val="00F76853"/>
    <w:rsid w:val="00F76E7D"/>
    <w:rsid w:val="00F77D84"/>
    <w:rsid w:val="00F808A7"/>
    <w:rsid w:val="00F815B1"/>
    <w:rsid w:val="00F81FEF"/>
    <w:rsid w:val="00F829F5"/>
    <w:rsid w:val="00F833A0"/>
    <w:rsid w:val="00F84731"/>
    <w:rsid w:val="00F84C8D"/>
    <w:rsid w:val="00F85196"/>
    <w:rsid w:val="00F85363"/>
    <w:rsid w:val="00F86839"/>
    <w:rsid w:val="00F869D3"/>
    <w:rsid w:val="00F87E74"/>
    <w:rsid w:val="00F90441"/>
    <w:rsid w:val="00F9064E"/>
    <w:rsid w:val="00F919C1"/>
    <w:rsid w:val="00F92066"/>
    <w:rsid w:val="00F92BE2"/>
    <w:rsid w:val="00F95E5F"/>
    <w:rsid w:val="00F973DB"/>
    <w:rsid w:val="00F97B77"/>
    <w:rsid w:val="00FA0E3D"/>
    <w:rsid w:val="00FA1DF2"/>
    <w:rsid w:val="00FA28F3"/>
    <w:rsid w:val="00FA2D46"/>
    <w:rsid w:val="00FA2FCB"/>
    <w:rsid w:val="00FA3683"/>
    <w:rsid w:val="00FA42A4"/>
    <w:rsid w:val="00FA4766"/>
    <w:rsid w:val="00FA4FAC"/>
    <w:rsid w:val="00FA5408"/>
    <w:rsid w:val="00FA5654"/>
    <w:rsid w:val="00FA5A0A"/>
    <w:rsid w:val="00FA5A35"/>
    <w:rsid w:val="00FA5B01"/>
    <w:rsid w:val="00FA6EC6"/>
    <w:rsid w:val="00FA7BC3"/>
    <w:rsid w:val="00FA7F5F"/>
    <w:rsid w:val="00FB041C"/>
    <w:rsid w:val="00FB06FA"/>
    <w:rsid w:val="00FB0E49"/>
    <w:rsid w:val="00FB0FC4"/>
    <w:rsid w:val="00FB2160"/>
    <w:rsid w:val="00FB27B8"/>
    <w:rsid w:val="00FB2FDD"/>
    <w:rsid w:val="00FB33F1"/>
    <w:rsid w:val="00FB3707"/>
    <w:rsid w:val="00FB37A8"/>
    <w:rsid w:val="00FB3C19"/>
    <w:rsid w:val="00FB5F7A"/>
    <w:rsid w:val="00FB6006"/>
    <w:rsid w:val="00FB60D6"/>
    <w:rsid w:val="00FB7877"/>
    <w:rsid w:val="00FB7A39"/>
    <w:rsid w:val="00FB7C43"/>
    <w:rsid w:val="00FC0119"/>
    <w:rsid w:val="00FC0D50"/>
    <w:rsid w:val="00FC1F19"/>
    <w:rsid w:val="00FC25DA"/>
    <w:rsid w:val="00FC28E0"/>
    <w:rsid w:val="00FC3DCF"/>
    <w:rsid w:val="00FC5011"/>
    <w:rsid w:val="00FC5420"/>
    <w:rsid w:val="00FC6504"/>
    <w:rsid w:val="00FC6FCB"/>
    <w:rsid w:val="00FC75A3"/>
    <w:rsid w:val="00FC76B5"/>
    <w:rsid w:val="00FC7DD3"/>
    <w:rsid w:val="00FC7E5E"/>
    <w:rsid w:val="00FD0C3D"/>
    <w:rsid w:val="00FD1B64"/>
    <w:rsid w:val="00FD2931"/>
    <w:rsid w:val="00FD2D38"/>
    <w:rsid w:val="00FD3C80"/>
    <w:rsid w:val="00FD4A0B"/>
    <w:rsid w:val="00FD4D63"/>
    <w:rsid w:val="00FD5B38"/>
    <w:rsid w:val="00FD5E70"/>
    <w:rsid w:val="00FD634E"/>
    <w:rsid w:val="00FD7357"/>
    <w:rsid w:val="00FE057B"/>
    <w:rsid w:val="00FE0756"/>
    <w:rsid w:val="00FE092B"/>
    <w:rsid w:val="00FE1C8E"/>
    <w:rsid w:val="00FE22F1"/>
    <w:rsid w:val="00FE2ECC"/>
    <w:rsid w:val="00FE2EEB"/>
    <w:rsid w:val="00FE3683"/>
    <w:rsid w:val="00FE3938"/>
    <w:rsid w:val="00FE3CCE"/>
    <w:rsid w:val="00FE4173"/>
    <w:rsid w:val="00FE68E7"/>
    <w:rsid w:val="00FE690E"/>
    <w:rsid w:val="00FE751A"/>
    <w:rsid w:val="00FE7750"/>
    <w:rsid w:val="00FE7DA1"/>
    <w:rsid w:val="00FF0429"/>
    <w:rsid w:val="00FF0B13"/>
    <w:rsid w:val="00FF0ECA"/>
    <w:rsid w:val="00FF18F9"/>
    <w:rsid w:val="00FF1A57"/>
    <w:rsid w:val="00FF20EA"/>
    <w:rsid w:val="00FF4466"/>
    <w:rsid w:val="00FF451E"/>
    <w:rsid w:val="00FF6F6C"/>
    <w:rsid w:val="00FF72C7"/>
    <w:rsid w:val="00FF75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uiPriority w:val="1"/>
    <w:qFormat/>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59245E"/>
    <w:rPr>
      <w:rFonts w:ascii="Arial MT" w:eastAsiaTheme="minorEastAsia" w:hAnsi="Arial MT" w:cs="Times New Roman"/>
      <w:sz w:val="22"/>
      <w:szCs w:val="22"/>
    </w:rPr>
  </w:style>
  <w:style w:type="character" w:styleId="Refdecomentrio">
    <w:name w:val="annotation reference"/>
    <w:basedOn w:val="Fontepargpadro"/>
    <w:uiPriority w:val="99"/>
    <w:semiHidden/>
    <w:unhideWhenUsed/>
    <w:rsid w:val="00CF7479"/>
    <w:rPr>
      <w:sz w:val="16"/>
      <w:szCs w:val="16"/>
    </w:rPr>
  </w:style>
  <w:style w:type="paragraph" w:styleId="Textodecomentrio">
    <w:name w:val="annotation text"/>
    <w:basedOn w:val="Normal"/>
    <w:link w:val="TextodecomentrioChar"/>
    <w:uiPriority w:val="99"/>
    <w:unhideWhenUsed/>
    <w:rsid w:val="00CF7479"/>
    <w:rPr>
      <w:sz w:val="20"/>
      <w:szCs w:val="20"/>
    </w:rPr>
  </w:style>
  <w:style w:type="character" w:customStyle="1" w:styleId="TextodecomentrioChar">
    <w:name w:val="Texto de comentário Char"/>
    <w:basedOn w:val="Fontepargpadro"/>
    <w:link w:val="Textodecomentrio"/>
    <w:uiPriority w:val="99"/>
    <w:rsid w:val="00CF7479"/>
    <w:rPr>
      <w:rFonts w:ascii="Arial MT" w:eastAsiaTheme="minorEastAsia" w:hAnsi="Arial MT" w:cs="Times New Roman"/>
    </w:rPr>
  </w:style>
  <w:style w:type="paragraph" w:styleId="Assuntodocomentrio">
    <w:name w:val="annotation subject"/>
    <w:basedOn w:val="Textodecomentrio"/>
    <w:next w:val="Textodecomentrio"/>
    <w:link w:val="AssuntodocomentrioChar"/>
    <w:uiPriority w:val="99"/>
    <w:semiHidden/>
    <w:unhideWhenUsed/>
    <w:rsid w:val="00CF7479"/>
    <w:rPr>
      <w:b/>
      <w:bCs/>
    </w:rPr>
  </w:style>
  <w:style w:type="character" w:customStyle="1" w:styleId="AssuntodocomentrioChar">
    <w:name w:val="Assunto do comentário Char"/>
    <w:basedOn w:val="TextodecomentrioChar"/>
    <w:link w:val="Assuntodocomentrio"/>
    <w:uiPriority w:val="99"/>
    <w:semiHidden/>
    <w:rsid w:val="00CF7479"/>
    <w:rPr>
      <w:rFonts w:ascii="Arial MT" w:eastAsiaTheme="minorEastAsia" w:hAnsi="Arial MT" w:cs="Times New Roman"/>
      <w:b/>
      <w:bCs/>
    </w:rPr>
  </w:style>
  <w:style w:type="paragraph" w:customStyle="1" w:styleId="Default">
    <w:name w:val="Default"/>
    <w:rsid w:val="0095591B"/>
    <w:pPr>
      <w:adjustRightInd w:val="0"/>
    </w:pPr>
    <w:rPr>
      <w:rFonts w:ascii="Times New Roman" w:eastAsia="NSimSun" w:hAnsi="Times New Roman" w:cs="Times New Roman"/>
      <w:color w:val="000000"/>
      <w:sz w:val="24"/>
      <w:szCs w:val="24"/>
      <w:lang w:eastAsia="zh-CN"/>
    </w:rPr>
  </w:style>
  <w:style w:type="paragraph" w:customStyle="1" w:styleId="LO-normal">
    <w:name w:val="LO-normal"/>
    <w:qFormat/>
    <w:rsid w:val="00067AD2"/>
    <w:pPr>
      <w:widowControl w:val="0"/>
      <w:suppressAutoHyphens/>
      <w:autoSpaceDE/>
      <w:autoSpaceDN/>
    </w:pPr>
    <w:rPr>
      <w:rFonts w:ascii="Times New Roman" w:eastAsia="NSimSun" w:hAnsi="Times New Roman" w:cs="Arial"/>
      <w:sz w:val="24"/>
      <w:szCs w:val="24"/>
      <w:lang w:eastAsia="zh-CN" w:bidi="hi-IN"/>
    </w:rPr>
  </w:style>
  <w:style w:type="paragraph" w:customStyle="1" w:styleId="xl63">
    <w:name w:val="xl63"/>
    <w:basedOn w:val="Normal"/>
    <w:rsid w:val="007F04EE"/>
    <w:pPr>
      <w:shd w:val="clear" w:color="000000" w:fill="FFFFFF"/>
      <w:autoSpaceDE/>
      <w:autoSpaceDN/>
      <w:spacing w:before="100" w:beforeAutospacing="1" w:after="100" w:afterAutospacing="1"/>
      <w:textAlignment w:val="top"/>
    </w:pPr>
    <w:rPr>
      <w:rFonts w:ascii="SansSerif" w:eastAsia="Times New Roman" w:hAnsi="SansSerif"/>
      <w:color w:val="000000"/>
      <w:sz w:val="24"/>
      <w:szCs w:val="24"/>
    </w:rPr>
  </w:style>
  <w:style w:type="paragraph" w:customStyle="1" w:styleId="xl64">
    <w:name w:val="xl64"/>
    <w:basedOn w:val="Normal"/>
    <w:rsid w:val="007F04EE"/>
    <w:pPr>
      <w:pBdr>
        <w:left w:val="single" w:sz="8" w:space="0" w:color="000000"/>
      </w:pBdr>
      <w:shd w:val="clear" w:color="000000" w:fill="FFFFFF"/>
      <w:autoSpaceDE/>
      <w:autoSpaceDN/>
      <w:spacing w:before="100" w:beforeAutospacing="1" w:after="100" w:afterAutospacing="1"/>
      <w:textAlignment w:val="top"/>
    </w:pPr>
    <w:rPr>
      <w:rFonts w:ascii="SansSerif" w:eastAsia="Times New Roman" w:hAnsi="SansSerif"/>
      <w:color w:val="000000"/>
      <w:sz w:val="24"/>
      <w:szCs w:val="24"/>
    </w:rPr>
  </w:style>
  <w:style w:type="paragraph" w:customStyle="1" w:styleId="xl65">
    <w:name w:val="xl65"/>
    <w:basedOn w:val="Normal"/>
    <w:rsid w:val="007F04EE"/>
    <w:pPr>
      <w:shd w:val="clear" w:color="000000" w:fill="FFFFFF"/>
      <w:autoSpaceDE/>
      <w:autoSpaceDN/>
      <w:spacing w:before="100" w:beforeAutospacing="1" w:after="100" w:afterAutospacing="1"/>
      <w:jc w:val="center"/>
      <w:textAlignment w:val="center"/>
    </w:pPr>
    <w:rPr>
      <w:rFonts w:ascii="Times New Roman" w:eastAsia="Times New Roman" w:hAnsi="Times New Roman"/>
      <w:color w:val="000000"/>
      <w:sz w:val="24"/>
      <w:szCs w:val="24"/>
    </w:rPr>
  </w:style>
  <w:style w:type="paragraph" w:customStyle="1" w:styleId="xl66">
    <w:name w:val="xl66"/>
    <w:basedOn w:val="Normal"/>
    <w:rsid w:val="007F04EE"/>
    <w:pPr>
      <w:shd w:val="clear" w:color="000000" w:fill="FFFFFF"/>
      <w:autoSpaceDE/>
      <w:autoSpaceDN/>
      <w:spacing w:before="100" w:beforeAutospacing="1" w:after="100" w:afterAutospacing="1"/>
      <w:jc w:val="center"/>
      <w:textAlignment w:val="center"/>
    </w:pPr>
    <w:rPr>
      <w:rFonts w:ascii="Times New Roman" w:eastAsia="Times New Roman" w:hAnsi="Times New Roman"/>
      <w:color w:val="000000"/>
      <w:sz w:val="16"/>
      <w:szCs w:val="16"/>
    </w:rPr>
  </w:style>
  <w:style w:type="paragraph" w:customStyle="1" w:styleId="xl67">
    <w:name w:val="xl67"/>
    <w:basedOn w:val="Normal"/>
    <w:rsid w:val="007F04EE"/>
    <w:pPr>
      <w:shd w:val="clear" w:color="000000" w:fill="FFFFFF"/>
      <w:autoSpaceDE/>
      <w:autoSpaceDN/>
      <w:spacing w:before="100" w:beforeAutospacing="1" w:after="100" w:afterAutospacing="1"/>
      <w:textAlignment w:val="center"/>
    </w:pPr>
    <w:rPr>
      <w:rFonts w:ascii="Times New Roman" w:eastAsia="Times New Roman" w:hAnsi="Times New Roman"/>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26360330">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87091344">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crcap.tce.pr.gov.br/ConsultarImpedidos.asp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274</TotalTime>
  <Pages>28</Pages>
  <Words>13361</Words>
  <Characters>72152</Characters>
  <Application>Microsoft Office Word</Application>
  <DocSecurity>0</DocSecurity>
  <Lines>601</Lines>
  <Paragraphs>170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74</cp:revision>
  <cp:lastPrinted>2026-04-14T14:09:00Z</cp:lastPrinted>
  <dcterms:created xsi:type="dcterms:W3CDTF">2026-04-13T17:50:00Z</dcterms:created>
  <dcterms:modified xsi:type="dcterms:W3CDTF">2026-05-07T11:36:00Z</dcterms:modified>
</cp:coreProperties>
</file>